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F97A547"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02604A">
        <w:rPr>
          <w:rFonts w:cs="Arial"/>
          <w:noProof w:val="0"/>
          <w:sz w:val="24"/>
        </w:rPr>
        <w:t>95</w:t>
      </w:r>
      <w:r w:rsidRPr="00443753">
        <w:rPr>
          <w:rFonts w:cs="Arial"/>
          <w:noProof w:val="0"/>
          <w:sz w:val="24"/>
        </w:rPr>
        <w:tab/>
      </w:r>
      <w:r w:rsidRPr="00443753">
        <w:rPr>
          <w:rFonts w:cs="Arial"/>
          <w:noProof w:val="0"/>
          <w:sz w:val="24"/>
        </w:rPr>
        <w:tab/>
      </w:r>
      <w:r w:rsidR="008F2387" w:rsidRPr="008F2387">
        <w:rPr>
          <w:rFonts w:cs="Arial"/>
          <w:noProof w:val="0"/>
          <w:sz w:val="24"/>
        </w:rPr>
        <w:t>R1-1812459</w:t>
      </w:r>
    </w:p>
    <w:p w14:paraId="6ABAB37A" w14:textId="06B921E4" w:rsidR="00334699" w:rsidRPr="00334699" w:rsidRDefault="0002604A"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Spokane</w:t>
      </w:r>
      <w:r w:rsidR="002D46C3" w:rsidRPr="002D46C3">
        <w:rPr>
          <w:rFonts w:ascii="Arial" w:eastAsia="MS Mincho" w:hAnsi="Arial" w:cs="Arial"/>
          <w:b/>
          <w:bCs/>
          <w:sz w:val="24"/>
          <w:lang w:eastAsia="ja-JP"/>
        </w:rPr>
        <w:t xml:space="preserve">, </w:t>
      </w:r>
      <w:r>
        <w:rPr>
          <w:rFonts w:ascii="Arial" w:eastAsia="MS Mincho" w:hAnsi="Arial" w:cs="Arial"/>
          <w:b/>
          <w:bCs/>
          <w:sz w:val="24"/>
          <w:lang w:eastAsia="ja-JP"/>
        </w:rPr>
        <w:t>USA</w:t>
      </w:r>
      <w:r w:rsidR="002D46C3" w:rsidRPr="002D46C3">
        <w:rPr>
          <w:rFonts w:ascii="Arial" w:eastAsia="MS Mincho" w:hAnsi="Arial" w:cs="Arial"/>
          <w:b/>
          <w:bCs/>
          <w:sz w:val="24"/>
          <w:lang w:eastAsia="ja-JP"/>
        </w:rPr>
        <w:t xml:space="preserve">, </w:t>
      </w:r>
      <w:r>
        <w:rPr>
          <w:rFonts w:ascii="Arial" w:eastAsia="MS Mincho" w:hAnsi="Arial" w:cs="Arial"/>
          <w:b/>
          <w:bCs/>
          <w:sz w:val="24"/>
          <w:lang w:eastAsia="ja-JP"/>
        </w:rPr>
        <w:t>N</w:t>
      </w:r>
      <w:r w:rsidRPr="002D46C3">
        <w:rPr>
          <w:rFonts w:ascii="Arial" w:eastAsia="MS Mincho" w:hAnsi="Arial" w:cs="Arial"/>
          <w:b/>
          <w:bCs/>
          <w:sz w:val="24"/>
          <w:lang w:eastAsia="ja-JP"/>
        </w:rPr>
        <w:t>o</w:t>
      </w:r>
      <w:r>
        <w:rPr>
          <w:rFonts w:ascii="Arial" w:eastAsia="MS Mincho" w:hAnsi="Arial" w:cs="Arial"/>
          <w:b/>
          <w:bCs/>
          <w:sz w:val="24"/>
          <w:lang w:eastAsia="ja-JP"/>
        </w:rPr>
        <w:t>vem</w:t>
      </w:r>
      <w:r w:rsidRPr="002D46C3">
        <w:rPr>
          <w:rFonts w:ascii="Arial" w:eastAsia="MS Mincho" w:hAnsi="Arial" w:cs="Arial"/>
          <w:b/>
          <w:bCs/>
          <w:sz w:val="24"/>
          <w:lang w:eastAsia="ja-JP"/>
        </w:rPr>
        <w:t xml:space="preserve">ber </w:t>
      </w:r>
      <w:r>
        <w:rPr>
          <w:rFonts w:ascii="Arial" w:eastAsia="MS Mincho" w:hAnsi="Arial" w:cs="Arial"/>
          <w:b/>
          <w:bCs/>
          <w:sz w:val="24"/>
          <w:lang w:eastAsia="ja-JP"/>
        </w:rPr>
        <w:t>12</w:t>
      </w:r>
      <w:r w:rsidRPr="002D46C3">
        <w:rPr>
          <w:rFonts w:ascii="Arial" w:eastAsia="MS Mincho" w:hAnsi="Arial" w:cs="Arial"/>
          <w:b/>
          <w:bCs/>
          <w:sz w:val="24"/>
          <w:lang w:eastAsia="ja-JP"/>
        </w:rPr>
        <w:t xml:space="preserve">th </w:t>
      </w:r>
      <w:r w:rsidR="002D46C3" w:rsidRPr="002D46C3">
        <w:rPr>
          <w:rFonts w:ascii="Arial" w:eastAsia="MS Mincho" w:hAnsi="Arial" w:cs="Arial"/>
          <w:b/>
          <w:bCs/>
          <w:sz w:val="24"/>
          <w:lang w:eastAsia="ja-JP"/>
        </w:rPr>
        <w:t xml:space="preserve">– </w:t>
      </w:r>
      <w:r w:rsidRPr="002D46C3">
        <w:rPr>
          <w:rFonts w:ascii="Arial" w:eastAsia="MS Mincho" w:hAnsi="Arial" w:cs="Arial"/>
          <w:b/>
          <w:bCs/>
          <w:sz w:val="24"/>
          <w:lang w:eastAsia="ja-JP"/>
        </w:rPr>
        <w:t>1</w:t>
      </w:r>
      <w:r>
        <w:rPr>
          <w:rFonts w:ascii="Arial" w:eastAsia="MS Mincho" w:hAnsi="Arial" w:cs="Arial"/>
          <w:b/>
          <w:bCs/>
          <w:sz w:val="24"/>
          <w:lang w:eastAsia="ja-JP"/>
        </w:rPr>
        <w:t>6</w:t>
      </w:r>
      <w:r w:rsidRPr="002D46C3">
        <w:rPr>
          <w:rFonts w:ascii="Arial" w:eastAsia="MS Mincho" w:hAnsi="Arial" w:cs="Arial"/>
          <w:b/>
          <w:bCs/>
          <w:sz w:val="24"/>
          <w:lang w:eastAsia="ja-JP"/>
        </w:rPr>
        <w:t>th</w:t>
      </w:r>
      <w:r w:rsidR="00334699" w:rsidRPr="00334699">
        <w:rPr>
          <w:rFonts w:ascii="Arial" w:eastAsia="MS Mincho" w:hAnsi="Arial" w:cs="Arial"/>
          <w:b/>
          <w:bCs/>
          <w:sz w:val="24"/>
          <w:lang w:eastAsia="ja-JP"/>
        </w:rPr>
        <w:t>, 2018</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6E9C3340"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8D3119" w:rsidRPr="008D3119">
        <w:rPr>
          <w:rFonts w:ascii="Arial" w:hAnsi="Arial" w:cs="Arial"/>
          <w:b/>
          <w:sz w:val="24"/>
        </w:rPr>
        <w:t>Standalone deployment for eMTC</w:t>
      </w:r>
      <w:r w:rsidR="00ED366B">
        <w:rPr>
          <w:rFonts w:ascii="Arial" w:hAnsi="Arial" w:cs="Arial"/>
          <w:b/>
          <w:sz w:val="24"/>
        </w:rPr>
        <w:t xml:space="preserve"> </w:t>
      </w:r>
    </w:p>
    <w:p w14:paraId="53159E7D" w14:textId="3DFBA596"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6.2.1.</w:t>
      </w:r>
      <w:r w:rsidR="008D3119">
        <w:rPr>
          <w:rFonts w:ascii="Arial" w:hAnsi="Arial" w:cs="Arial"/>
          <w:b/>
          <w:sz w:val="24"/>
        </w:rPr>
        <w:t>8</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198A069C" w:rsidR="00334699" w:rsidRDefault="002D46C3" w:rsidP="0014289B">
      <w:pPr>
        <w:jc w:val="both"/>
      </w:pPr>
      <w:r>
        <w:t>In</w:t>
      </w:r>
      <w:r w:rsidR="00334699">
        <w:t xml:space="preserve"> RAN #80 meeting, a new work item (WI) on Rel-16 MTC enhancements was approved </w:t>
      </w:r>
      <w:r w:rsidR="00334699">
        <w:fldChar w:fldCharType="begin"/>
      </w:r>
      <w:r w:rsidR="00334699">
        <w:instrText xml:space="preserve"> REF _Ref521499031 \n \h </w:instrText>
      </w:r>
      <w:r w:rsidR="0014289B">
        <w:instrText xml:space="preserve"> \* MERGEFORMAT </w:instrText>
      </w:r>
      <w:r w:rsidR="00334699">
        <w:fldChar w:fldCharType="separate"/>
      </w:r>
      <w:r w:rsidR="00E65BDD">
        <w:t>[1]</w:t>
      </w:r>
      <w:r w:rsidR="00334699">
        <w:fldChar w:fldCharType="end"/>
      </w:r>
      <w:r w:rsidR="00334699">
        <w:t xml:space="preserve">. One objective of the WI is to </w:t>
      </w:r>
      <w:r w:rsidR="008D3119">
        <w:t>optimize standalone deployments for eMTC</w:t>
      </w:r>
      <w:r w:rsidR="00334699">
        <w:t xml:space="preserve"> by:</w:t>
      </w:r>
    </w:p>
    <w:p w14:paraId="0FFF1268" w14:textId="77777777" w:rsidR="008D3119" w:rsidRPr="008D3119" w:rsidRDefault="008D3119" w:rsidP="008D3119">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8D3119">
        <w:rPr>
          <w:i/>
          <w:color w:val="000000"/>
          <w:lang w:val="en-GB"/>
        </w:rPr>
        <w:t xml:space="preserve">Enable the use of LTE control channel region for DL transmission (MPDCCH/PDSCH) to BL/CE UEs </w:t>
      </w:r>
      <w:r w:rsidRPr="008D3119">
        <w:rPr>
          <w:rFonts w:eastAsia="Times New Roman"/>
          <w:i/>
          <w:color w:val="808080"/>
          <w:lang w:eastAsia="zh-CN"/>
        </w:rPr>
        <w:t>[RAN1, RAN2, RAN4]</w:t>
      </w:r>
    </w:p>
    <w:p w14:paraId="4771DBA6" w14:textId="77777777" w:rsidR="008D3119" w:rsidRPr="008D3119" w:rsidRDefault="008D3119" w:rsidP="008D3119">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8D3119">
        <w:rPr>
          <w:i/>
          <w:color w:val="000000"/>
          <w:lang w:val="en-GB"/>
        </w:rPr>
        <w:t>This deployment mode should support legacy operation for legacy BL/CE UEs.</w:t>
      </w:r>
    </w:p>
    <w:p w14:paraId="2BE221E9" w14:textId="20ACA2F4" w:rsidR="002D46C3" w:rsidRDefault="002D46C3" w:rsidP="0014289B">
      <w:pPr>
        <w:jc w:val="both"/>
      </w:pPr>
      <w:r>
        <w:t xml:space="preserve">In RAN1#94 meeting, the following agreements were made regarding the </w:t>
      </w:r>
      <w:r w:rsidR="00F24B0A">
        <w:t>u</w:t>
      </w:r>
      <w:r w:rsidR="00F24B0A" w:rsidRPr="00F24B0A">
        <w:t xml:space="preserve">se of LTE </w:t>
      </w:r>
      <w:r w:rsidR="00F24B0A">
        <w:t>c</w:t>
      </w:r>
      <w:r w:rsidR="00F24B0A" w:rsidRPr="00F24B0A">
        <w:t xml:space="preserve">ontrol </w:t>
      </w:r>
      <w:r w:rsidR="00F24B0A">
        <w:t>c</w:t>
      </w:r>
      <w:r w:rsidR="00F24B0A" w:rsidRPr="00F24B0A">
        <w:t xml:space="preserve">hannel </w:t>
      </w:r>
      <w:r w:rsidR="00F24B0A">
        <w:t>r</w:t>
      </w:r>
      <w:r w:rsidR="00F24B0A" w:rsidRPr="00F24B0A">
        <w:t xml:space="preserve">egion for DL </w:t>
      </w:r>
      <w:r w:rsidR="00F24B0A">
        <w:t>t</w:t>
      </w:r>
      <w:r w:rsidR="00F24B0A" w:rsidRPr="00F24B0A">
        <w:t>ransmission</w:t>
      </w:r>
      <w:r w:rsidR="00E13192">
        <w:t xml:space="preserve"> </w:t>
      </w:r>
      <w:r w:rsidR="00E13192">
        <w:fldChar w:fldCharType="begin"/>
      </w:r>
      <w:r w:rsidR="00E13192">
        <w:instrText xml:space="preserve"> REF _Ref525899068 \r \h </w:instrText>
      </w:r>
      <w:r w:rsidR="0014289B">
        <w:instrText xml:space="preserve"> \* MERGEFORMAT </w:instrText>
      </w:r>
      <w:r w:rsidR="00E13192">
        <w:fldChar w:fldCharType="separate"/>
      </w:r>
      <w:r w:rsidR="00E13192">
        <w:t>[2]</w:t>
      </w:r>
      <w:r w:rsidR="00E13192">
        <w:fldChar w:fldCharType="end"/>
      </w:r>
      <w:r w:rsidR="00F24B0A">
        <w:t>:</w:t>
      </w:r>
    </w:p>
    <w:tbl>
      <w:tblPr>
        <w:tblStyle w:val="TableGrid"/>
        <w:tblW w:w="0" w:type="auto"/>
        <w:tblLook w:val="04A0" w:firstRow="1" w:lastRow="0" w:firstColumn="1" w:lastColumn="0" w:noHBand="0" w:noVBand="1"/>
      </w:tblPr>
      <w:tblGrid>
        <w:gridCol w:w="9962"/>
      </w:tblGrid>
      <w:tr w:rsidR="00E13192" w14:paraId="1838F741" w14:textId="77777777" w:rsidTr="00E13192">
        <w:tc>
          <w:tcPr>
            <w:tcW w:w="9962" w:type="dxa"/>
          </w:tcPr>
          <w:p w14:paraId="03D3D3F9" w14:textId="77777777" w:rsidR="00E13192" w:rsidRPr="00EC6ED6" w:rsidRDefault="00E13192" w:rsidP="00E13192">
            <w:pPr>
              <w:rPr>
                <w:b/>
                <w:bCs/>
                <w:noProof/>
                <w:highlight w:val="green"/>
                <w:lang w:eastAsia="en-GB"/>
              </w:rPr>
            </w:pPr>
            <w:r w:rsidRPr="00EC6ED6">
              <w:rPr>
                <w:b/>
                <w:bCs/>
                <w:noProof/>
                <w:highlight w:val="green"/>
                <w:lang w:eastAsia="en-GB"/>
              </w:rPr>
              <w:t>Agreement</w:t>
            </w:r>
          </w:p>
          <w:p w14:paraId="7077AB4E" w14:textId="77777777" w:rsidR="00E13192" w:rsidRDefault="00E13192" w:rsidP="00E13192">
            <w:pPr>
              <w:rPr>
                <w:bCs/>
                <w:noProof/>
                <w:lang w:eastAsia="en-GB"/>
              </w:rPr>
            </w:pPr>
            <w:r w:rsidRPr="00EC6ED6">
              <w:rPr>
                <w:bCs/>
                <w:noProof/>
                <w:lang w:eastAsia="en-GB"/>
              </w:rPr>
              <w:t xml:space="preserve">FFS whether and for what broadcast transmission (e.g. SIBs, paging, SC-PTM, Msg2, etc) use of LTE control channel region for MPDCCH and PDSCH are applied </w:t>
            </w:r>
          </w:p>
          <w:p w14:paraId="57AD470E" w14:textId="77777777" w:rsidR="00E13192" w:rsidRPr="00FD5E33" w:rsidRDefault="00E13192" w:rsidP="00E13192">
            <w:pPr>
              <w:rPr>
                <w:b/>
                <w:bCs/>
                <w:noProof/>
                <w:highlight w:val="green"/>
                <w:lang w:eastAsia="en-GB"/>
              </w:rPr>
            </w:pPr>
            <w:r w:rsidRPr="00FD5E33">
              <w:rPr>
                <w:b/>
                <w:bCs/>
                <w:noProof/>
                <w:highlight w:val="green"/>
                <w:lang w:eastAsia="en-GB"/>
              </w:rPr>
              <w:t>Agreement</w:t>
            </w:r>
          </w:p>
          <w:p w14:paraId="2D8BBB27" w14:textId="77777777" w:rsidR="00E13192" w:rsidRPr="004F3E64" w:rsidRDefault="00E13192" w:rsidP="00E13192">
            <w:pPr>
              <w:rPr>
                <w:bCs/>
                <w:noProof/>
                <w:lang w:eastAsia="en-GB"/>
              </w:rPr>
            </w:pPr>
            <w:r w:rsidRPr="004F3E64">
              <w:rPr>
                <w:bCs/>
                <w:noProof/>
                <w:lang w:eastAsia="en-GB"/>
              </w:rPr>
              <w:t>The following options can be considered for transmission of MPDCCH and PDSCH in LTE control channel region:</w:t>
            </w:r>
          </w:p>
          <w:p w14:paraId="6497A38D" w14:textId="77777777" w:rsidR="00E13192" w:rsidRPr="004F3E64" w:rsidRDefault="00E13192" w:rsidP="00E13192">
            <w:pPr>
              <w:rPr>
                <w:rFonts w:eastAsia="MS Mincho"/>
                <w:lang w:eastAsia="ja-JP"/>
              </w:rPr>
            </w:pPr>
            <w:r w:rsidRPr="004F3E64">
              <w:rPr>
                <w:rFonts w:eastAsia="MS Mincho"/>
                <w:lang w:eastAsia="ja-JP"/>
              </w:rPr>
              <w:t>For MPDCCH</w:t>
            </w:r>
          </w:p>
          <w:p w14:paraId="286A5701"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1: All or part of the MPDCCH are mapped into the DL control region.</w:t>
            </w:r>
          </w:p>
          <w:p w14:paraId="129881BB"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2: MPDCCH are rate-matched to all OFDM symbols. FFS on RE mapping details.</w:t>
            </w:r>
          </w:p>
          <w:p w14:paraId="7FB59788" w14:textId="77777777" w:rsidR="00E13192" w:rsidRPr="004F3E64" w:rsidRDefault="00E13192" w:rsidP="00E13192">
            <w:pPr>
              <w:rPr>
                <w:rFonts w:eastAsia="MS Mincho"/>
                <w:lang w:eastAsia="ja-JP"/>
              </w:rPr>
            </w:pPr>
            <w:r w:rsidRPr="004F3E64">
              <w:rPr>
                <w:rFonts w:eastAsia="MS Mincho"/>
                <w:lang w:eastAsia="ja-JP"/>
              </w:rPr>
              <w:t>For PDSCH</w:t>
            </w:r>
          </w:p>
          <w:p w14:paraId="748329E0" w14:textId="77777777" w:rsidR="00E13192" w:rsidRPr="004F3E64" w:rsidRDefault="00E13192" w:rsidP="00E13192">
            <w:pPr>
              <w:numPr>
                <w:ilvl w:val="0"/>
                <w:numId w:val="10"/>
              </w:numPr>
              <w:spacing w:after="0"/>
              <w:rPr>
                <w:rFonts w:eastAsia="MS Mincho"/>
                <w:lang w:eastAsia="ja-JP"/>
              </w:rPr>
            </w:pPr>
            <w:r w:rsidRPr="004F3E64">
              <w:rPr>
                <w:rFonts w:eastAsia="MS Mincho"/>
                <w:lang w:eastAsia="ja-JP"/>
              </w:rPr>
              <w:t>Option A: All or part of the PDSCH are mapped into the DL control region.</w:t>
            </w:r>
          </w:p>
          <w:p w14:paraId="06E19C61" w14:textId="4841C6A3" w:rsidR="00E13192" w:rsidRDefault="00E13192" w:rsidP="0014289B">
            <w:pPr>
              <w:numPr>
                <w:ilvl w:val="0"/>
                <w:numId w:val="10"/>
              </w:numPr>
              <w:spacing w:after="0"/>
            </w:pPr>
            <w:r w:rsidRPr="004F3E64">
              <w:rPr>
                <w:rFonts w:eastAsia="MS Mincho"/>
                <w:lang w:eastAsia="ja-JP"/>
              </w:rPr>
              <w:t>Option B: PDSCH are rate-matched to all OFDM symbols. FFS on RE mapping details.</w:t>
            </w:r>
          </w:p>
        </w:tc>
      </w:tr>
    </w:tbl>
    <w:p w14:paraId="0FE61DBF" w14:textId="77777777" w:rsidR="00F24B0A" w:rsidRDefault="00F24B0A" w:rsidP="0014289B">
      <w:pPr>
        <w:jc w:val="both"/>
      </w:pPr>
    </w:p>
    <w:p w14:paraId="6EFDE56D" w14:textId="7E923F21" w:rsidR="00FC73B1" w:rsidRDefault="00FC73B1" w:rsidP="00FC73B1">
      <w:pPr>
        <w:jc w:val="both"/>
      </w:pPr>
      <w:r>
        <w:t xml:space="preserve">And in RAN1#94bis meeting, the group converged to the following </w:t>
      </w:r>
      <w:r w:rsidR="004F314C">
        <w:fldChar w:fldCharType="begin"/>
      </w:r>
      <w:r w:rsidR="004F314C">
        <w:instrText xml:space="preserve"> REF _Ref528924208 \r \h </w:instrText>
      </w:r>
      <w:r w:rsidR="004F314C">
        <w:fldChar w:fldCharType="separate"/>
      </w:r>
      <w:r w:rsidR="004F314C">
        <w:t>[3]</w:t>
      </w:r>
      <w:r w:rsidR="004F314C">
        <w:fldChar w:fldCharType="end"/>
      </w:r>
      <w:r>
        <w:t>:</w:t>
      </w:r>
    </w:p>
    <w:tbl>
      <w:tblPr>
        <w:tblStyle w:val="TableGrid"/>
        <w:tblW w:w="0" w:type="auto"/>
        <w:tblLook w:val="04A0" w:firstRow="1" w:lastRow="0" w:firstColumn="1" w:lastColumn="0" w:noHBand="0" w:noVBand="1"/>
      </w:tblPr>
      <w:tblGrid>
        <w:gridCol w:w="9962"/>
      </w:tblGrid>
      <w:tr w:rsidR="004A764B" w14:paraId="460FF4D5" w14:textId="77777777" w:rsidTr="004A764B">
        <w:tc>
          <w:tcPr>
            <w:tcW w:w="9962" w:type="dxa"/>
          </w:tcPr>
          <w:p w14:paraId="6BC0DAF2" w14:textId="77777777" w:rsidR="004A764B" w:rsidRDefault="004A764B" w:rsidP="004A764B">
            <w:pPr>
              <w:rPr>
                <w:b/>
                <w:highlight w:val="green"/>
                <w:lang w:eastAsia="x-none"/>
              </w:rPr>
            </w:pPr>
            <w:r>
              <w:rPr>
                <w:b/>
                <w:highlight w:val="green"/>
                <w:lang w:eastAsia="x-none"/>
              </w:rPr>
              <w:t xml:space="preserve">Agreement </w:t>
            </w:r>
          </w:p>
          <w:p w14:paraId="609C6EFF" w14:textId="77777777" w:rsidR="004A764B" w:rsidRDefault="004A764B" w:rsidP="004A764B">
            <w:pPr>
              <w:rPr>
                <w:lang w:eastAsia="x-none"/>
              </w:rPr>
            </w:pPr>
            <w:r>
              <w:rPr>
                <w:bCs/>
                <w:noProof/>
                <w:lang w:eastAsia="en-GB"/>
              </w:rPr>
              <w:t>Support PDSCH broadcast transmission in LTE control channel region</w:t>
            </w:r>
          </w:p>
          <w:p w14:paraId="7E2224D0" w14:textId="77777777" w:rsidR="004A764B" w:rsidRDefault="004A764B" w:rsidP="004A764B">
            <w:pPr>
              <w:rPr>
                <w:rFonts w:eastAsia="MS Mincho"/>
                <w:b/>
                <w:highlight w:val="green"/>
                <w:lang w:eastAsia="ja-JP"/>
              </w:rPr>
            </w:pPr>
            <w:r>
              <w:rPr>
                <w:rFonts w:eastAsia="MS Mincho"/>
                <w:b/>
                <w:highlight w:val="green"/>
                <w:lang w:eastAsia="ja-JP"/>
              </w:rPr>
              <w:t>Agreement</w:t>
            </w:r>
          </w:p>
          <w:p w14:paraId="38E50C27" w14:textId="7EEB3712" w:rsidR="004A764B" w:rsidRDefault="004A764B" w:rsidP="004A764B">
            <w:r>
              <w:rPr>
                <w:rFonts w:eastAsia="MS Mincho"/>
                <w:lang w:eastAsia="ja-JP"/>
              </w:rPr>
              <w:t>PDSCH are rate-matched in a backward compatible manner on all available OFDM symbols. FFS on RE mapping details.</w:t>
            </w:r>
          </w:p>
        </w:tc>
      </w:tr>
    </w:tbl>
    <w:p w14:paraId="6FDB8304" w14:textId="77777777" w:rsidR="004A764B" w:rsidRDefault="004A764B" w:rsidP="0014289B">
      <w:pPr>
        <w:jc w:val="both"/>
      </w:pPr>
    </w:p>
    <w:p w14:paraId="0D9BA654" w14:textId="17A5CD4B" w:rsidR="008D3119" w:rsidRDefault="008D3119" w:rsidP="0014289B">
      <w:pPr>
        <w:jc w:val="both"/>
      </w:pPr>
      <w:r>
        <w:lastRenderedPageBreak/>
        <w:t>In current eMTC system, the starting symbol is at least 1 when number of DL PRBs in the system is more than 10, and is at least 2 when number of DL PRBs in the system is less than or equal to 10. The symbols before the starting symbol for eMTC are reserved for LTE control channel region, for coexistence with LTE in-band operation.</w:t>
      </w:r>
    </w:p>
    <w:p w14:paraId="071224AA" w14:textId="77777777" w:rsidR="008D3119" w:rsidRDefault="008D3119" w:rsidP="0014289B">
      <w:pPr>
        <w:jc w:val="both"/>
      </w:pPr>
      <w:r>
        <w:t xml:space="preserve">On the other hand, for the standalone deployment, the symbols reserved for the LTE control channel region can be exploited to improve the DL resource utilization. </w:t>
      </w:r>
    </w:p>
    <w:p w14:paraId="42857D8B" w14:textId="5E1549A0" w:rsidR="00C80CED" w:rsidRDefault="008D3119" w:rsidP="0014289B">
      <w:pPr>
        <w:jc w:val="both"/>
      </w:pPr>
      <w:r>
        <w:t>In this contribution we present our views on the necessary mechanisms to facilitate use of the LTE control channel region for DL transmission for MPDCCH/PDSCH in a backward-compatible manner</w:t>
      </w:r>
      <w:r w:rsidR="00F02039">
        <w:t xml:space="preserve">. </w:t>
      </w:r>
    </w:p>
    <w:p w14:paraId="7E7C0FDB" w14:textId="338B9483" w:rsidR="00F63E7F" w:rsidRPr="00F63E7F" w:rsidRDefault="00772B11" w:rsidP="00F63E7F">
      <w:pPr>
        <w:pStyle w:val="Heading1"/>
        <w:ind w:left="284" w:hanging="284"/>
        <w:textAlignment w:val="auto"/>
        <w:rPr>
          <w:lang w:val="en-US"/>
        </w:rPr>
      </w:pPr>
      <w:r>
        <w:rPr>
          <w:lang w:val="en-US"/>
        </w:rPr>
        <w:t>Using the entire LTE control region</w:t>
      </w:r>
    </w:p>
    <w:p w14:paraId="78793266" w14:textId="77777777" w:rsidR="0063532B" w:rsidRDefault="00F02039" w:rsidP="00F63E7F">
      <w:pPr>
        <w:pStyle w:val="Heading2"/>
        <w:ind w:left="540"/>
      </w:pPr>
      <w:bookmarkStart w:id="1" w:name="_Ref521588416"/>
      <w:r>
        <w:t>Configuration and UE capability</w:t>
      </w:r>
      <w:bookmarkEnd w:id="1"/>
    </w:p>
    <w:p w14:paraId="6B23311F" w14:textId="0A3000A9" w:rsidR="00772B11" w:rsidRDefault="00772B11" w:rsidP="00F85E03">
      <w:pPr>
        <w:rPr>
          <w:lang w:eastAsia="zh-CN"/>
        </w:rPr>
      </w:pPr>
      <w:r w:rsidRPr="00342A7E">
        <w:rPr>
          <w:rFonts w:cs="Arial"/>
        </w:rPr>
        <w:t xml:space="preserve">For configuration of </w:t>
      </w:r>
      <w:r>
        <w:rPr>
          <w:rFonts w:cs="Arial"/>
        </w:rPr>
        <w:t>the use of LTE control region</w:t>
      </w:r>
      <w:r w:rsidRPr="00342A7E">
        <w:rPr>
          <w:rFonts w:cs="Arial"/>
        </w:rPr>
        <w:t xml:space="preserve">, </w:t>
      </w:r>
      <w:r>
        <w:rPr>
          <w:rFonts w:cs="Arial"/>
        </w:rPr>
        <w:t xml:space="preserve">system information such as SIB1-BR or SIBx-BR (x&gt;1) can indicate whether UEs are expected to receive MPDCCH/PDSCH </w:t>
      </w:r>
      <w:r w:rsidR="000252C0">
        <w:rPr>
          <w:rFonts w:cs="Arial"/>
        </w:rPr>
        <w:t>in the LTE control region</w:t>
      </w:r>
      <w:r>
        <w:rPr>
          <w:rFonts w:cs="Arial"/>
        </w:rPr>
        <w:t>.</w:t>
      </w:r>
      <w:r w:rsidR="00636611">
        <w:rPr>
          <w:lang w:eastAsia="zh-CN"/>
        </w:rPr>
        <w:t xml:space="preserve"> </w:t>
      </w:r>
      <w:r>
        <w:rPr>
          <w:lang w:eastAsia="zh-CN"/>
        </w:rPr>
        <w:t xml:space="preserve">For instance, </w:t>
      </w:r>
      <w:r w:rsidRPr="00772B11">
        <w:rPr>
          <w:lang w:eastAsia="zh-CN"/>
        </w:rPr>
        <w:t xml:space="preserve">SIB1-BR </w:t>
      </w:r>
      <w:r w:rsidR="00636611">
        <w:rPr>
          <w:lang w:eastAsia="zh-CN"/>
        </w:rPr>
        <w:t xml:space="preserve">can </w:t>
      </w:r>
      <w:r w:rsidRPr="00772B11">
        <w:rPr>
          <w:lang w:eastAsia="zh-CN"/>
        </w:rPr>
        <w:t>carr</w:t>
      </w:r>
      <w:r w:rsidR="00636611">
        <w:rPr>
          <w:lang w:eastAsia="zh-CN"/>
        </w:rPr>
        <w:t>y</w:t>
      </w:r>
      <w:r w:rsidRPr="00772B11">
        <w:rPr>
          <w:lang w:eastAsia="zh-CN"/>
        </w:rPr>
        <w:t xml:space="preserve"> </w:t>
      </w:r>
      <w:r w:rsidR="001478BD">
        <w:rPr>
          <w:lang w:eastAsia="zh-CN"/>
        </w:rPr>
        <w:t xml:space="preserve">such </w:t>
      </w:r>
      <w:r w:rsidRPr="00772B11">
        <w:rPr>
          <w:lang w:eastAsia="zh-CN"/>
        </w:rPr>
        <w:t xml:space="preserve">indication, </w:t>
      </w:r>
      <w:r w:rsidR="00636611">
        <w:rPr>
          <w:lang w:eastAsia="zh-CN"/>
        </w:rPr>
        <w:t>wh</w:t>
      </w:r>
      <w:r w:rsidR="001478BD">
        <w:rPr>
          <w:lang w:eastAsia="zh-CN"/>
        </w:rPr>
        <w:t>i</w:t>
      </w:r>
      <w:r w:rsidR="00636611">
        <w:rPr>
          <w:lang w:eastAsia="zh-CN"/>
        </w:rPr>
        <w:t>ch</w:t>
      </w:r>
      <w:r w:rsidR="001478BD">
        <w:rPr>
          <w:lang w:eastAsia="zh-CN"/>
        </w:rPr>
        <w:t xml:space="preserve"> </w:t>
      </w:r>
      <w:r w:rsidRPr="00772B11">
        <w:rPr>
          <w:lang w:eastAsia="zh-CN"/>
        </w:rPr>
        <w:t>allows the use of LTE control region for PDSCH carrying SIBx-BR with x&gt;1 and/or MPDCCH and PDSCH associated with paging and random access procedures and unicast DL transmission</w:t>
      </w:r>
      <w:r>
        <w:rPr>
          <w:lang w:eastAsia="zh-CN"/>
        </w:rPr>
        <w:t>.</w:t>
      </w:r>
    </w:p>
    <w:p w14:paraId="453B9048" w14:textId="1D071CA2" w:rsidR="00772B11" w:rsidRPr="00F85E03" w:rsidRDefault="00772B11" w:rsidP="00F85E03">
      <w:pPr>
        <w:rPr>
          <w:lang w:eastAsia="zh-CN"/>
        </w:rPr>
      </w:pPr>
      <w:r>
        <w:rPr>
          <w:lang w:eastAsia="zh-CN"/>
        </w:rPr>
        <w:t>Further, regarding utilization of the entire LTE control region, the related capability should be an optional UE capability that is reported as part of regular UE capability reporting. In this case, even if common control channels also utilize all symbols in the subframe, the utilization of the first one or two symbols in the subframe may be left up to UE implementation for demodulation performance of MPDCCH/PDSCH prior to connected establishment.</w:t>
      </w:r>
    </w:p>
    <w:p w14:paraId="24D0D3CB" w14:textId="65B6B5BA" w:rsidR="00F3752E" w:rsidRPr="00572B1D" w:rsidRDefault="00772B11" w:rsidP="00F3752E">
      <w:pPr>
        <w:pStyle w:val="Caption"/>
        <w:spacing w:before="0"/>
        <w:jc w:val="both"/>
      </w:pPr>
      <w:r>
        <w:t>Proposal</w:t>
      </w:r>
      <w:r w:rsidR="00F3752E">
        <w:t xml:space="preserve"> 1:</w:t>
      </w:r>
    </w:p>
    <w:p w14:paraId="7A59C877" w14:textId="6C253AFA" w:rsidR="00F3752E" w:rsidRPr="00541435" w:rsidRDefault="00772B11" w:rsidP="00772B11">
      <w:pPr>
        <w:numPr>
          <w:ilvl w:val="0"/>
          <w:numId w:val="7"/>
        </w:numPr>
        <w:spacing w:after="120"/>
        <w:jc w:val="both"/>
        <w:rPr>
          <w:i/>
        </w:rPr>
      </w:pPr>
      <w:r w:rsidRPr="00772B11">
        <w:rPr>
          <w:i/>
        </w:rPr>
        <w:t>SIB1-BR can carry the indication of whether</w:t>
      </w:r>
      <w:r>
        <w:rPr>
          <w:i/>
        </w:rPr>
        <w:t xml:space="preserve"> the entire LTE DL control region is used for PDSCH carrying SIBx-BR with x&gt;1</w:t>
      </w:r>
      <w:r w:rsidRPr="00772B11">
        <w:rPr>
          <w:i/>
        </w:rPr>
        <w:t xml:space="preserve"> and/or MPDCCH and PDSCH associated with paging and random access procedures and unicast DL transmission</w:t>
      </w:r>
      <w:r>
        <w:rPr>
          <w:i/>
        </w:rPr>
        <w:t>.</w:t>
      </w:r>
    </w:p>
    <w:p w14:paraId="1B70AD5A" w14:textId="0CF5F01D" w:rsidR="00F3752E" w:rsidRPr="00994D09" w:rsidRDefault="002378BF" w:rsidP="00F3752E">
      <w:pPr>
        <w:pStyle w:val="Caption"/>
        <w:spacing w:before="0"/>
        <w:jc w:val="both"/>
      </w:pPr>
      <w:r>
        <w:t xml:space="preserve">Proposal </w:t>
      </w:r>
      <w:r w:rsidR="00772B11">
        <w:t>2</w:t>
      </w:r>
      <w:r w:rsidR="00F3752E">
        <w:t>:</w:t>
      </w:r>
    </w:p>
    <w:p w14:paraId="3FC42AF8" w14:textId="082FD5F0" w:rsidR="006A7175" w:rsidRDefault="00772B11" w:rsidP="00772B11">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499050E3" w14:textId="77777777" w:rsidR="00772B11" w:rsidRDefault="00772B11" w:rsidP="00772B11">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63B13872" w14:textId="77777777" w:rsidR="00E960AB" w:rsidRPr="00E960AB" w:rsidRDefault="00E960AB" w:rsidP="00E960AB">
      <w:pPr>
        <w:spacing w:after="120"/>
        <w:ind w:left="864"/>
        <w:jc w:val="both"/>
        <w:rPr>
          <w:i/>
        </w:rPr>
      </w:pPr>
    </w:p>
    <w:p w14:paraId="20CF4AC7" w14:textId="055F09AC" w:rsidR="00AB47EE" w:rsidRPr="00F63E7F" w:rsidRDefault="00B0046D" w:rsidP="00F63E7F">
      <w:pPr>
        <w:pStyle w:val="Heading2"/>
        <w:ind w:left="540"/>
      </w:pPr>
      <w:r>
        <w:t>Utilizing all symbols for unicast and broadcast</w:t>
      </w:r>
    </w:p>
    <w:p w14:paraId="3F7308B1" w14:textId="6F4DC590" w:rsidR="00704E6F" w:rsidRDefault="007104A9" w:rsidP="007104A9">
      <w:pPr>
        <w:jc w:val="both"/>
        <w:rPr>
          <w:rFonts w:cs="Arial"/>
        </w:rPr>
      </w:pPr>
      <w:r>
        <w:rPr>
          <w:rFonts w:cs="Arial"/>
        </w:rPr>
        <w:t>In this section we consider a backwards-compatible approach to utilize the first one or two symbols of a subframe for standalone eMTC deployments.</w:t>
      </w:r>
    </w:p>
    <w:p w14:paraId="04FB5655" w14:textId="2042901E" w:rsidR="00C42109" w:rsidRDefault="00704E6F" w:rsidP="00052680">
      <w:pPr>
        <w:jc w:val="both"/>
        <w:rPr>
          <w:rFonts w:cs="Arial"/>
        </w:rPr>
      </w:pPr>
      <w:r>
        <w:rPr>
          <w:rFonts w:cs="Arial"/>
        </w:rPr>
        <w:t xml:space="preserve">In the previous meeting, it was agreed to support both unicast and broadcast </w:t>
      </w:r>
      <w:r w:rsidR="009F3168">
        <w:rPr>
          <w:rFonts w:cs="Arial"/>
        </w:rPr>
        <w:t>(</w:t>
      </w:r>
      <w:r w:rsidR="00C72957">
        <w:rPr>
          <w:rFonts w:cs="Arial"/>
        </w:rPr>
        <w:t xml:space="preserve">including </w:t>
      </w:r>
      <w:r w:rsidR="009F3168">
        <w:rPr>
          <w:rFonts w:cs="Arial"/>
        </w:rPr>
        <w:t xml:space="preserve">common control) </w:t>
      </w:r>
      <w:r>
        <w:rPr>
          <w:rFonts w:cs="Arial"/>
        </w:rPr>
        <w:t>PDSCH transmissions in the LTE control region.</w:t>
      </w:r>
      <w:r w:rsidR="00F1394F">
        <w:rPr>
          <w:rFonts w:cs="Arial"/>
        </w:rPr>
        <w:t xml:space="preserve"> For that purpose, rate-matching on all OFDM symbols in LTE subframe was agreed.</w:t>
      </w:r>
      <w:r w:rsidR="00C42109">
        <w:rPr>
          <w:rFonts w:cs="Arial"/>
        </w:rPr>
        <w:t xml:space="preserve"> To maintain backwards compatibility, </w:t>
      </w:r>
      <w:r w:rsidR="009F3168">
        <w:rPr>
          <w:rFonts w:cs="Arial"/>
        </w:rPr>
        <w:t xml:space="preserve">starting OFDM symbol for broadcast PDSCH </w:t>
      </w:r>
      <w:r w:rsidR="00DF22DA">
        <w:rPr>
          <w:rFonts w:cs="Arial"/>
        </w:rPr>
        <w:t xml:space="preserve">should be symbol #1 or symbol #2 for system BWs of </w:t>
      </w:r>
      <w:r w:rsidR="00DF22DA">
        <w:rPr>
          <w:rFonts w:cstheme="minorHAnsi"/>
        </w:rPr>
        <w:t>≥</w:t>
      </w:r>
      <w:r w:rsidR="00DF22DA">
        <w:rPr>
          <w:rFonts w:cs="Arial"/>
        </w:rPr>
        <w:t xml:space="preserve"> 10 PRBs or otherwise, respectively, a</w:t>
      </w:r>
      <w:r w:rsidR="00B054AA">
        <w:rPr>
          <w:rFonts w:cs="Arial"/>
        </w:rPr>
        <w:t xml:space="preserve">s indicated by </w:t>
      </w:r>
      <w:r w:rsidR="00B054AA" w:rsidRPr="00C66BA2">
        <w:rPr>
          <w:rFonts w:cs="Arial"/>
          <w:i/>
        </w:rPr>
        <w:t>startSymbolBR</w:t>
      </w:r>
      <w:r w:rsidR="00B054AA" w:rsidRPr="002F3DDA">
        <w:rPr>
          <w:rFonts w:cs="Arial"/>
        </w:rPr>
        <w:t xml:space="preserve"> </w:t>
      </w:r>
      <w:r w:rsidR="00B054AA">
        <w:rPr>
          <w:rFonts w:cs="Arial"/>
        </w:rPr>
        <w:t xml:space="preserve">from </w:t>
      </w:r>
      <w:r w:rsidR="00DF22DA">
        <w:rPr>
          <w:rFonts w:cs="Arial"/>
        </w:rPr>
        <w:t xml:space="preserve">SIB1-BR. </w:t>
      </w:r>
      <w:r w:rsidR="008F6312">
        <w:rPr>
          <w:rFonts w:cs="Arial"/>
        </w:rPr>
        <w:t xml:space="preserve">For unicast PDSCH, </w:t>
      </w:r>
      <w:r w:rsidR="00052680">
        <w:rPr>
          <w:rFonts w:cs="Arial"/>
        </w:rPr>
        <w:t xml:space="preserve">further </w:t>
      </w:r>
      <w:r w:rsidR="00625854" w:rsidRPr="00423777">
        <w:rPr>
          <w:rFonts w:eastAsia="Malgun Gothic"/>
          <w:lang w:eastAsia="ko-KR"/>
        </w:rPr>
        <w:t xml:space="preserve">optimization </w:t>
      </w:r>
      <w:r w:rsidR="00625854">
        <w:rPr>
          <w:rFonts w:eastAsia="Malgun Gothic"/>
          <w:lang w:eastAsia="ko-KR"/>
        </w:rPr>
        <w:t xml:space="preserve">can be achieved by over-writing the starting symbol indication </w:t>
      </w:r>
      <w:r w:rsidR="00052680">
        <w:rPr>
          <w:rFonts w:eastAsia="Malgun Gothic"/>
          <w:lang w:eastAsia="ko-KR"/>
        </w:rPr>
        <w:t xml:space="preserve">from </w:t>
      </w:r>
      <w:r w:rsidR="00625854">
        <w:rPr>
          <w:rFonts w:eastAsia="Malgun Gothic"/>
          <w:lang w:eastAsia="ko-KR"/>
        </w:rPr>
        <w:t xml:space="preserve">SIB1-BR </w:t>
      </w:r>
      <w:r w:rsidR="00052680">
        <w:rPr>
          <w:rFonts w:eastAsia="Malgun Gothic"/>
          <w:lang w:eastAsia="ko-KR"/>
        </w:rPr>
        <w:t xml:space="preserve">via </w:t>
      </w:r>
      <w:r w:rsidR="004165EA">
        <w:rPr>
          <w:rFonts w:eastAsia="Malgun Gothic"/>
          <w:lang w:eastAsia="ko-KR"/>
        </w:rPr>
        <w:t xml:space="preserve">a new field </w:t>
      </w:r>
      <w:r w:rsidR="00706EA0">
        <w:rPr>
          <w:rFonts w:eastAsia="Malgun Gothic"/>
          <w:lang w:eastAsia="ko-KR"/>
        </w:rPr>
        <w:t xml:space="preserve">indicating use of LTE control region </w:t>
      </w:r>
      <w:r w:rsidR="004165EA">
        <w:rPr>
          <w:rFonts w:eastAsia="Malgun Gothic"/>
          <w:lang w:eastAsia="ko-KR"/>
        </w:rPr>
        <w:t>via SIB signaling</w:t>
      </w:r>
      <w:r w:rsidR="00052680">
        <w:rPr>
          <w:rFonts w:eastAsia="Malgun Gothic"/>
          <w:lang w:eastAsia="ko-KR"/>
        </w:rPr>
        <w:t xml:space="preserve">. In this case, </w:t>
      </w:r>
      <w:r w:rsidR="002F3DDA">
        <w:rPr>
          <w:rFonts w:cs="Arial"/>
        </w:rPr>
        <w:t xml:space="preserve">symbol#0 </w:t>
      </w:r>
      <w:r w:rsidR="00052680">
        <w:rPr>
          <w:rFonts w:cs="Arial"/>
        </w:rPr>
        <w:t xml:space="preserve">can be used </w:t>
      </w:r>
      <w:r w:rsidR="002F3DDA">
        <w:rPr>
          <w:rFonts w:cs="Arial"/>
        </w:rPr>
        <w:t>as the starting OFDM symbol.</w:t>
      </w:r>
      <w:r w:rsidR="00B054AA">
        <w:rPr>
          <w:rFonts w:cs="Arial"/>
        </w:rPr>
        <w:t xml:space="preserve"> </w:t>
      </w:r>
      <w:r w:rsidR="00917CA8">
        <w:rPr>
          <w:rFonts w:cs="Arial"/>
        </w:rPr>
        <w:t>This maintains frequency-first mapping for unicast PDSCH and</w:t>
      </w:r>
      <w:r w:rsidR="007B2163">
        <w:rPr>
          <w:rFonts w:cs="Arial"/>
        </w:rPr>
        <w:t>, therefore,</w:t>
      </w:r>
      <w:r w:rsidR="00917CA8">
        <w:rPr>
          <w:rFonts w:cs="Arial"/>
        </w:rPr>
        <w:t xml:space="preserve"> would </w:t>
      </w:r>
      <w:r w:rsidR="007B2163">
        <w:rPr>
          <w:rFonts w:cs="Arial"/>
        </w:rPr>
        <w:t xml:space="preserve">reduce latency by </w:t>
      </w:r>
      <w:r w:rsidR="00917CA8">
        <w:rPr>
          <w:rFonts w:cs="Arial"/>
        </w:rPr>
        <w:t>speed</w:t>
      </w:r>
      <w:r w:rsidR="007B2163">
        <w:rPr>
          <w:rFonts w:cs="Arial"/>
        </w:rPr>
        <w:t>ing</w:t>
      </w:r>
      <w:r w:rsidR="00917CA8">
        <w:rPr>
          <w:rFonts w:cs="Arial"/>
        </w:rPr>
        <w:t xml:space="preserve"> up decoding processing</w:t>
      </w:r>
      <w:r w:rsidR="00EF2C9F">
        <w:rPr>
          <w:rFonts w:cs="Arial"/>
        </w:rPr>
        <w:t>.</w:t>
      </w:r>
      <w:r w:rsidR="00EF4E16">
        <w:rPr>
          <w:rFonts w:cs="Arial"/>
        </w:rPr>
        <w:t xml:space="preserve"> Alternatively, the configured capable UE can always assume that the mapping of unicast PDSCH always starts from symbol #0 irrespective to </w:t>
      </w:r>
      <w:r w:rsidR="000D5A58">
        <w:rPr>
          <w:rFonts w:cs="Arial"/>
        </w:rPr>
        <w:t>SIB1-BR.</w:t>
      </w:r>
    </w:p>
    <w:p w14:paraId="1E77B44C" w14:textId="77777777" w:rsidR="006C3E59" w:rsidRDefault="006C3E59" w:rsidP="007104A9">
      <w:pPr>
        <w:jc w:val="both"/>
        <w:rPr>
          <w:rFonts w:cs="Arial"/>
        </w:rPr>
      </w:pPr>
    </w:p>
    <w:p w14:paraId="09EDFC4E" w14:textId="77777777" w:rsidR="00EF2C9F" w:rsidRDefault="00EF2C9F" w:rsidP="00EF2C9F">
      <w:pPr>
        <w:pStyle w:val="Caption"/>
        <w:spacing w:before="0"/>
        <w:jc w:val="both"/>
      </w:pPr>
      <w:r>
        <w:t>Proposal 3:</w:t>
      </w:r>
    </w:p>
    <w:p w14:paraId="09F50339" w14:textId="77777777" w:rsidR="00EF2C9F" w:rsidRPr="00423777" w:rsidRDefault="00EF2C9F" w:rsidP="00EF2C9F">
      <w:pPr>
        <w:numPr>
          <w:ilvl w:val="0"/>
          <w:numId w:val="8"/>
        </w:numPr>
        <w:spacing w:after="120"/>
        <w:ind w:left="288" w:hanging="288"/>
        <w:jc w:val="both"/>
        <w:rPr>
          <w:i/>
          <w:lang w:eastAsia="zh-CN"/>
        </w:rPr>
      </w:pPr>
      <w:r w:rsidRPr="00423777">
        <w:rPr>
          <w:i/>
          <w:lang w:eastAsia="zh-CN"/>
        </w:rPr>
        <w:lastRenderedPageBreak/>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1E685CC9" w14:textId="05380B48" w:rsidR="004E274B" w:rsidRPr="00B5014D" w:rsidRDefault="004E274B" w:rsidP="00EF2C9F">
      <w:pPr>
        <w:numPr>
          <w:ilvl w:val="0"/>
          <w:numId w:val="8"/>
        </w:numPr>
        <w:spacing w:after="120"/>
        <w:ind w:left="288" w:hanging="288"/>
        <w:jc w:val="both"/>
        <w:rPr>
          <w:lang w:eastAsia="zh-CN"/>
        </w:rPr>
      </w:pPr>
      <w:r>
        <w:rPr>
          <w:i/>
          <w:lang w:val="en-GB" w:eastAsia="x-none"/>
        </w:rPr>
        <w:t>Starting OFDM symbol for mapping broadcast (common control) PDSCH is indicated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Pr="00147395">
        <w:rPr>
          <w:i/>
        </w:rPr>
        <w:t>.</w:t>
      </w:r>
    </w:p>
    <w:p w14:paraId="75547F4B" w14:textId="15A12285" w:rsidR="007104A9" w:rsidRDefault="007104A9" w:rsidP="007104A9">
      <w:pPr>
        <w:jc w:val="both"/>
        <w:rPr>
          <w:rFonts w:cs="Arial"/>
        </w:rPr>
      </w:pPr>
    </w:p>
    <w:p w14:paraId="5C9AB140" w14:textId="3A2C8A44" w:rsidR="006E4199" w:rsidRDefault="00B0046D" w:rsidP="00453830">
      <w:pPr>
        <w:jc w:val="both"/>
        <w:rPr>
          <w:lang w:eastAsia="zh-CN"/>
        </w:rPr>
      </w:pPr>
      <w:r>
        <w:rPr>
          <w:lang w:eastAsia="zh-CN"/>
        </w:rPr>
        <w:t xml:space="preserve">With the above configuration and capability framework, it would be </w:t>
      </w:r>
      <w:r w:rsidR="00E53589">
        <w:rPr>
          <w:lang w:eastAsia="zh-CN"/>
        </w:rPr>
        <w:t xml:space="preserve">also </w:t>
      </w:r>
      <w:r>
        <w:rPr>
          <w:lang w:eastAsia="zh-CN"/>
        </w:rPr>
        <w:t xml:space="preserve">beneficial if the entire LTE control region can be utilized for MPDCCH </w:t>
      </w:r>
      <w:r w:rsidR="006E4199">
        <w:rPr>
          <w:lang w:eastAsia="zh-CN"/>
        </w:rPr>
        <w:t>unicast and broadcast (common control) transmissions</w:t>
      </w:r>
      <w:r w:rsidR="00290912">
        <w:rPr>
          <w:lang w:eastAsia="zh-CN"/>
        </w:rPr>
        <w:t>.</w:t>
      </w:r>
    </w:p>
    <w:p w14:paraId="4DF031EF" w14:textId="75770351" w:rsidR="00B0046D" w:rsidRDefault="00B0046D" w:rsidP="00453830">
      <w:pPr>
        <w:jc w:val="both"/>
        <w:rPr>
          <w:rFonts w:cs="Arial"/>
        </w:rPr>
      </w:pPr>
      <w:r>
        <w:rPr>
          <w:rFonts w:cs="Arial"/>
        </w:rPr>
        <w:t xml:space="preserve">When the use of entire LTE control region is enabled, the MPDCCH is assumed to be rate-matched starting from symbol #1 or symbol #2 for system BWs of </w:t>
      </w:r>
      <w:r>
        <w:rPr>
          <w:rFonts w:cstheme="minorHAnsi"/>
        </w:rPr>
        <w:t>≥</w:t>
      </w:r>
      <w:r>
        <w:rPr>
          <w:rFonts w:cs="Arial"/>
        </w:rPr>
        <w:t xml:space="preserve"> 10 PRBs or otherwise, respectively. </w:t>
      </w:r>
      <w:r w:rsidR="0094427E">
        <w:rPr>
          <w:rFonts w:cs="Arial"/>
        </w:rPr>
        <w:t xml:space="preserve">Starting symbol indication </w:t>
      </w:r>
      <w:r w:rsidR="0094427E" w:rsidRPr="00C66BA2">
        <w:rPr>
          <w:rFonts w:cs="Arial"/>
          <w:i/>
        </w:rPr>
        <w:t>startSymbolBR</w:t>
      </w:r>
      <w:r w:rsidR="0094427E" w:rsidRPr="002F3DDA">
        <w:rPr>
          <w:rFonts w:cs="Arial"/>
        </w:rPr>
        <w:t xml:space="preserve"> </w:t>
      </w:r>
      <w:r w:rsidR="0094427E">
        <w:rPr>
          <w:rFonts w:cs="Arial"/>
        </w:rPr>
        <w:t>from SIB1-BR can be used for that purposes.</w:t>
      </w:r>
    </w:p>
    <w:p w14:paraId="0118753B" w14:textId="77777777" w:rsidR="00B0046D" w:rsidRDefault="00B0046D" w:rsidP="00453830">
      <w:pPr>
        <w:jc w:val="both"/>
        <w:rPr>
          <w:rFonts w:cs="Arial"/>
        </w:rPr>
      </w:pPr>
      <w:r>
        <w:rPr>
          <w:rFonts w:cs="Arial"/>
        </w:rPr>
        <w:t xml:space="preserve">Next, the first N symbols from the last (14-N) symbols can be copied to LTE control region, where N is the number of symbols in LTE control region that corresponds to the minimum duration that is reserved for legacy LTE PDCCH. Specifically, N = 1 for DL system BW </w:t>
      </w:r>
      <w:r>
        <w:rPr>
          <w:rFonts w:cstheme="minorHAnsi"/>
        </w:rPr>
        <w:t>≥</w:t>
      </w:r>
      <w:r>
        <w:rPr>
          <w:rFonts w:cs="Arial"/>
        </w:rPr>
        <w:t xml:space="preserve"> 10 PRBs, while N = 2 for DL system BW &lt; 10 PRBs. </w:t>
      </w:r>
    </w:p>
    <w:p w14:paraId="4B7A2166" w14:textId="58BF771D" w:rsidR="003A34AD" w:rsidRDefault="00B0046D" w:rsidP="00B0046D">
      <w:pPr>
        <w:jc w:val="both"/>
        <w:rPr>
          <w:lang w:eastAsia="zh-CN"/>
        </w:rPr>
      </w:pPr>
      <w:r>
        <w:rPr>
          <w:rFonts w:cs="Arial"/>
        </w:rPr>
        <w:t xml:space="preserve">This approach provides a realization of lower code rate as well as enables frequency offset tracking using copies of two symbols. Towards the latter objective, in order to limit the amount of equivalent phase rotation caused by the frequency offset, the N ( = 1 and 2 respectively) symbols are copied from symbol #1 to symbol #0, and from symbols {#2, #3} to symbols {#0, #1} for DL system BW </w:t>
      </w:r>
      <w:r>
        <w:rPr>
          <w:rFonts w:cstheme="minorHAnsi"/>
        </w:rPr>
        <w:t>≥</w:t>
      </w:r>
      <w:r>
        <w:rPr>
          <w:rFonts w:cs="Arial"/>
        </w:rPr>
        <w:t xml:space="preserve"> 10 PRBs and &lt; 10 PRBs respectively. </w:t>
      </w:r>
      <w:r w:rsidR="00147395">
        <w:rPr>
          <w:lang w:eastAsia="zh-CN"/>
        </w:rPr>
        <w:t xml:space="preserve"> </w:t>
      </w:r>
      <w:r>
        <w:rPr>
          <w:lang w:eastAsia="zh-CN"/>
        </w:rPr>
        <w:t xml:space="preserve">At the same time, the any pre-Rel-16 UEs can still demodulate any common control transmissions based on the indicated starting symbol at #1 and #2 for DL system BW </w:t>
      </w:r>
      <w:r>
        <w:rPr>
          <w:rFonts w:cstheme="minorHAnsi"/>
        </w:rPr>
        <w:t>≥</w:t>
      </w:r>
      <w:r>
        <w:rPr>
          <w:rFonts w:cs="Arial"/>
        </w:rPr>
        <w:t xml:space="preserve"> </w:t>
      </w:r>
      <w:r>
        <w:rPr>
          <w:lang w:eastAsia="zh-CN"/>
        </w:rPr>
        <w:t>10 PR</w:t>
      </w:r>
      <w:r w:rsidR="00423777">
        <w:rPr>
          <w:lang w:eastAsia="zh-CN"/>
        </w:rPr>
        <w:t>Bs and &lt; 10 PRBs respectively.</w:t>
      </w:r>
      <w:r w:rsidR="00B5014D">
        <w:rPr>
          <w:lang w:eastAsia="zh-CN"/>
        </w:rPr>
        <w:t xml:space="preserve"> This </w:t>
      </w:r>
      <w:r w:rsidR="0085258F">
        <w:rPr>
          <w:lang w:eastAsia="zh-CN"/>
        </w:rPr>
        <w:t xml:space="preserve">approach </w:t>
      </w:r>
      <w:r w:rsidR="00B5014D">
        <w:rPr>
          <w:lang w:eastAsia="zh-CN"/>
        </w:rPr>
        <w:t>is e</w:t>
      </w:r>
      <w:r w:rsidR="00B5014D">
        <w:rPr>
          <w:rFonts w:eastAsia="Malgun Gothic"/>
          <w:lang w:eastAsia="ko-KR"/>
        </w:rPr>
        <w:t>specially beneficial for UEs in moderate to deep coverage</w:t>
      </w:r>
      <w:r w:rsidR="00A062C0">
        <w:rPr>
          <w:rFonts w:eastAsia="Malgun Gothic"/>
          <w:lang w:eastAsia="ko-KR"/>
        </w:rPr>
        <w:t>. The</w:t>
      </w:r>
      <w:r w:rsidR="00B5014D">
        <w:rPr>
          <w:rFonts w:eastAsia="Malgun Gothic"/>
          <w:lang w:eastAsia="ko-KR"/>
        </w:rPr>
        <w:t xml:space="preserve"> adjacent copies of the same OFDM symbol can help significantly in estimation of residual frequency offset</w:t>
      </w:r>
      <w:r w:rsidR="00DA04FA">
        <w:rPr>
          <w:rFonts w:eastAsia="Malgun Gothic"/>
          <w:lang w:eastAsia="ko-KR"/>
        </w:rPr>
        <w:t xml:space="preserve"> (RFO)</w:t>
      </w:r>
      <w:r w:rsidR="00B5014D">
        <w:rPr>
          <w:rFonts w:eastAsia="Malgun Gothic"/>
          <w:lang w:eastAsia="ko-KR"/>
        </w:rPr>
        <w:t>, that play a critical role in realizing gains from cross-subframe channel estimation.</w:t>
      </w:r>
      <w:r w:rsidR="0085258F">
        <w:rPr>
          <w:rFonts w:eastAsia="Malgun Gothic"/>
          <w:lang w:eastAsia="ko-KR"/>
        </w:rPr>
        <w:t xml:space="preserve"> The o</w:t>
      </w:r>
      <w:r w:rsidR="00DA04FA">
        <w:rPr>
          <w:rFonts w:eastAsia="Malgun Gothic"/>
          <w:lang w:eastAsia="ko-KR"/>
        </w:rPr>
        <w:t>b</w:t>
      </w:r>
      <w:r w:rsidR="0085258F">
        <w:rPr>
          <w:rFonts w:eastAsia="Malgun Gothic"/>
          <w:lang w:eastAsia="ko-KR"/>
        </w:rPr>
        <w:t>tained</w:t>
      </w:r>
      <w:r w:rsidR="00DA04FA">
        <w:rPr>
          <w:rFonts w:eastAsia="Malgun Gothic"/>
          <w:lang w:eastAsia="ko-KR"/>
        </w:rPr>
        <w:t xml:space="preserve"> RFO estimates can be further reused during data reception.</w:t>
      </w:r>
      <w:bookmarkStart w:id="2" w:name="_GoBack"/>
      <w:bookmarkEnd w:id="2"/>
    </w:p>
    <w:p w14:paraId="7267D0C4" w14:textId="77777777" w:rsidR="00B5014D" w:rsidRDefault="00B5014D" w:rsidP="00B0046D">
      <w:pPr>
        <w:jc w:val="both"/>
        <w:rPr>
          <w:lang w:eastAsia="zh-CN"/>
        </w:rPr>
      </w:pPr>
    </w:p>
    <w:p w14:paraId="27602C1C" w14:textId="71C72EF0" w:rsidR="00AB47EE" w:rsidRDefault="00AB47EE" w:rsidP="00AB47EE">
      <w:pPr>
        <w:pStyle w:val="Caption"/>
        <w:spacing w:before="0"/>
        <w:jc w:val="both"/>
      </w:pPr>
      <w:r>
        <w:t>Proposal</w:t>
      </w:r>
      <w:r w:rsidR="00C274E2">
        <w:t xml:space="preserve"> </w:t>
      </w:r>
      <w:r w:rsidR="001A752B">
        <w:t>4</w:t>
      </w:r>
      <w:r w:rsidR="003012B6">
        <w:t>:</w:t>
      </w:r>
    </w:p>
    <w:p w14:paraId="2F88F0C9" w14:textId="0E50272F" w:rsidR="00147395" w:rsidRPr="00423777" w:rsidRDefault="00423777" w:rsidP="00964191">
      <w:pPr>
        <w:numPr>
          <w:ilvl w:val="0"/>
          <w:numId w:val="8"/>
        </w:numPr>
        <w:spacing w:after="120"/>
        <w:ind w:left="288" w:hanging="288"/>
        <w:jc w:val="both"/>
        <w:rPr>
          <w:lang w:eastAsia="zh-CN"/>
        </w:rPr>
      </w:pPr>
      <w:r>
        <w:rPr>
          <w:i/>
          <w:lang w:val="en-GB" w:eastAsia="x-none"/>
        </w:rPr>
        <w:t>At least for broadcast (common control), the MPDCCH</w:t>
      </w:r>
      <w:r w:rsidR="00A83E88">
        <w:rPr>
          <w:i/>
          <w:lang w:val="en-GB" w:eastAsia="x-none"/>
        </w:rPr>
        <w:t xml:space="preserve"> </w:t>
      </w:r>
      <w:r>
        <w:rPr>
          <w:i/>
          <w:lang w:val="en-GB" w:eastAsia="x-none"/>
        </w:rPr>
        <w:t>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00147395" w:rsidRPr="00147395">
        <w:rPr>
          <w:i/>
        </w:rPr>
        <w:t>.</w:t>
      </w:r>
    </w:p>
    <w:p w14:paraId="7553619D" w14:textId="07758E13" w:rsidR="00423777" w:rsidRPr="00147395" w:rsidRDefault="00423777" w:rsidP="00964191">
      <w:pPr>
        <w:numPr>
          <w:ilvl w:val="0"/>
          <w:numId w:val="8"/>
        </w:numPr>
        <w:spacing w:after="120"/>
        <w:ind w:left="288" w:hanging="288"/>
        <w:jc w:val="both"/>
        <w:rPr>
          <w:lang w:eastAsia="zh-CN"/>
        </w:rPr>
      </w:pPr>
      <w:r>
        <w:rPr>
          <w:i/>
        </w:rPr>
        <w:t xml:space="preserve">At least for broadcast (common control) MPDCCH, the first one or two symbols of the MPDCCH (including </w:t>
      </w:r>
      <w:r w:rsidR="00380DF5">
        <w:rPr>
          <w:i/>
        </w:rPr>
        <w:t>MPDCCH DMRS</w:t>
      </w:r>
      <w:r>
        <w:rPr>
          <w:i/>
        </w:rPr>
        <w:t>) are copied on to the first one or two symbols of the subframe respectively.</w:t>
      </w:r>
    </w:p>
    <w:p w14:paraId="338A14DB" w14:textId="77777777" w:rsidR="00317E8F" w:rsidRDefault="00317E8F" w:rsidP="00153B24">
      <w:pPr>
        <w:tabs>
          <w:tab w:val="left" w:pos="-900"/>
          <w:tab w:val="left" w:pos="-300"/>
        </w:tabs>
        <w:spacing w:after="60"/>
        <w:rPr>
          <w:rFonts w:eastAsia="Malgun Gothic"/>
          <w:b/>
          <w:lang w:eastAsia="ko-KR"/>
        </w:rPr>
      </w:pPr>
    </w:p>
    <w:p w14:paraId="06C7992B" w14:textId="1D4FA063" w:rsidR="00423777" w:rsidRDefault="004F26CD" w:rsidP="00153B24">
      <w:pPr>
        <w:tabs>
          <w:tab w:val="left" w:pos="-900"/>
          <w:tab w:val="left" w:pos="-300"/>
        </w:tabs>
        <w:spacing w:after="60"/>
        <w:rPr>
          <w:rFonts w:eastAsia="Malgun Gothic"/>
          <w:lang w:eastAsia="ko-KR"/>
        </w:rPr>
      </w:pPr>
      <w:r>
        <w:rPr>
          <w:rFonts w:eastAsia="Malgun Gothic"/>
          <w:lang w:eastAsia="ko-KR"/>
        </w:rPr>
        <w:t>As for unicast PDSCH, the same</w:t>
      </w:r>
      <w:r w:rsidR="00423777" w:rsidRPr="00423777">
        <w:rPr>
          <w:rFonts w:eastAsia="Malgun Gothic"/>
          <w:lang w:eastAsia="ko-KR"/>
        </w:rPr>
        <w:t xml:space="preserve"> optimization for unicast </w:t>
      </w:r>
      <w:r>
        <w:rPr>
          <w:rFonts w:eastAsia="Malgun Gothic"/>
          <w:lang w:eastAsia="ko-KR"/>
        </w:rPr>
        <w:t>MP</w:t>
      </w:r>
      <w:r w:rsidR="00423777" w:rsidRPr="00423777">
        <w:rPr>
          <w:rFonts w:eastAsia="Malgun Gothic"/>
          <w:lang w:eastAsia="ko-KR"/>
        </w:rPr>
        <w:t>D</w:t>
      </w:r>
      <w:r>
        <w:rPr>
          <w:rFonts w:eastAsia="Malgun Gothic"/>
          <w:lang w:eastAsia="ko-KR"/>
        </w:rPr>
        <w:t>CCH</w:t>
      </w:r>
      <w:r w:rsidR="00423777" w:rsidRPr="00423777">
        <w:rPr>
          <w:rFonts w:eastAsia="Malgun Gothic"/>
          <w:lang w:eastAsia="ko-KR"/>
        </w:rPr>
        <w:t xml:space="preserve"> transmissions </w:t>
      </w:r>
      <w:r w:rsidR="00423777">
        <w:rPr>
          <w:rFonts w:eastAsia="Malgun Gothic"/>
          <w:lang w:eastAsia="ko-KR"/>
        </w:rPr>
        <w:t xml:space="preserve">can be achieved by over-writing the starting symbol indication in SIB1-BR </w:t>
      </w:r>
      <w:r w:rsidR="004165EA">
        <w:rPr>
          <w:rFonts w:eastAsia="Malgun Gothic"/>
          <w:lang w:eastAsia="ko-KR"/>
        </w:rPr>
        <w:t>with symbol #0 by</w:t>
      </w:r>
      <w:r w:rsidR="004165EA">
        <w:rPr>
          <w:rFonts w:eastAsia="Malgun Gothic"/>
          <w:lang w:eastAsia="ko-KR"/>
        </w:rPr>
        <w:t xml:space="preserve"> </w:t>
      </w:r>
      <w:r w:rsidR="00423777">
        <w:rPr>
          <w:rFonts w:eastAsia="Malgun Gothic"/>
          <w:lang w:eastAsia="ko-KR"/>
        </w:rPr>
        <w:t xml:space="preserve">capable </w:t>
      </w:r>
      <w:r>
        <w:rPr>
          <w:rFonts w:eastAsia="Malgun Gothic"/>
          <w:lang w:eastAsia="ko-KR"/>
        </w:rPr>
        <w:t>UEs</w:t>
      </w:r>
      <w:r w:rsidR="00423777">
        <w:rPr>
          <w:rFonts w:eastAsia="Malgun Gothic"/>
          <w:lang w:eastAsia="ko-KR"/>
        </w:rPr>
        <w:t xml:space="preserve">. In </w:t>
      </w:r>
      <w:r>
        <w:rPr>
          <w:rFonts w:eastAsia="Malgun Gothic"/>
          <w:lang w:eastAsia="ko-KR"/>
        </w:rPr>
        <w:t xml:space="preserve">this </w:t>
      </w:r>
      <w:r w:rsidR="00423777">
        <w:rPr>
          <w:rFonts w:eastAsia="Malgun Gothic"/>
          <w:lang w:eastAsia="ko-KR"/>
        </w:rPr>
        <w:t xml:space="preserve">case, the </w:t>
      </w:r>
      <w:r>
        <w:rPr>
          <w:rFonts w:eastAsia="Malgun Gothic"/>
          <w:lang w:eastAsia="ko-KR"/>
        </w:rPr>
        <w:t xml:space="preserve">unicast </w:t>
      </w:r>
      <w:r w:rsidR="00423777">
        <w:rPr>
          <w:rFonts w:eastAsia="Malgun Gothic"/>
          <w:lang w:eastAsia="ko-KR"/>
        </w:rPr>
        <w:t>MPDCCH</w:t>
      </w:r>
      <w:r>
        <w:rPr>
          <w:rFonts w:eastAsia="Malgun Gothic"/>
          <w:lang w:eastAsia="ko-KR"/>
        </w:rPr>
        <w:t xml:space="preserve"> </w:t>
      </w:r>
      <w:r w:rsidR="00423777">
        <w:rPr>
          <w:rFonts w:eastAsia="Malgun Gothic"/>
          <w:lang w:eastAsia="ko-KR"/>
        </w:rPr>
        <w:t xml:space="preserve">may be rate-matched </w:t>
      </w:r>
      <w:r>
        <w:rPr>
          <w:rFonts w:eastAsia="Malgun Gothic"/>
          <w:lang w:eastAsia="ko-KR"/>
        </w:rPr>
        <w:t xml:space="preserve">on all OFDM symbols </w:t>
      </w:r>
      <w:r w:rsidR="00423777">
        <w:rPr>
          <w:rFonts w:eastAsia="Malgun Gothic"/>
          <w:lang w:eastAsia="ko-KR"/>
        </w:rPr>
        <w:t>starting from symbol #0 of a subframe.</w:t>
      </w:r>
      <w:r w:rsidR="00E52CC0">
        <w:rPr>
          <w:rFonts w:eastAsia="Malgun Gothic"/>
          <w:lang w:eastAsia="ko-KR"/>
        </w:rPr>
        <w:t xml:space="preserve"> </w:t>
      </w:r>
    </w:p>
    <w:p w14:paraId="652592F0" w14:textId="77777777" w:rsidR="00423777" w:rsidRDefault="00423777" w:rsidP="00153B24">
      <w:pPr>
        <w:tabs>
          <w:tab w:val="left" w:pos="-900"/>
          <w:tab w:val="left" w:pos="-300"/>
        </w:tabs>
        <w:spacing w:after="60"/>
        <w:rPr>
          <w:rFonts w:eastAsia="Malgun Gothic"/>
          <w:lang w:eastAsia="ko-KR"/>
        </w:rPr>
      </w:pPr>
    </w:p>
    <w:p w14:paraId="50BA65F9" w14:textId="603019D5" w:rsidR="00423777" w:rsidRDefault="00423777" w:rsidP="00423777">
      <w:pPr>
        <w:pStyle w:val="Caption"/>
        <w:spacing w:before="0"/>
        <w:jc w:val="both"/>
      </w:pPr>
      <w:r>
        <w:t xml:space="preserve">Proposal </w:t>
      </w:r>
      <w:r w:rsidR="000D5BC1">
        <w:t>5</w:t>
      </w:r>
      <w:r>
        <w:t>:</w:t>
      </w:r>
    </w:p>
    <w:p w14:paraId="5E521D0E" w14:textId="79DC5C02" w:rsidR="002E24FC" w:rsidRDefault="00423777" w:rsidP="00423777">
      <w:pPr>
        <w:numPr>
          <w:ilvl w:val="0"/>
          <w:numId w:val="8"/>
        </w:numPr>
        <w:spacing w:after="120"/>
        <w:ind w:left="288" w:hanging="288"/>
        <w:jc w:val="both"/>
        <w:rPr>
          <w:i/>
          <w:lang w:eastAsia="zh-CN"/>
        </w:rPr>
      </w:pPr>
      <w:r>
        <w:rPr>
          <w:i/>
          <w:lang w:eastAsia="zh-CN"/>
        </w:rPr>
        <w:t>For unicast MPDCCH/PDSCH</w:t>
      </w:r>
      <w:r w:rsidR="002E24FC">
        <w:rPr>
          <w:i/>
          <w:lang w:eastAsia="zh-CN"/>
        </w:rPr>
        <w:t>:</w:t>
      </w:r>
    </w:p>
    <w:p w14:paraId="58B1EF14" w14:textId="2CF52515" w:rsidR="00292A44" w:rsidRDefault="00AA0400" w:rsidP="003A0AE3">
      <w:pPr>
        <w:numPr>
          <w:ilvl w:val="1"/>
          <w:numId w:val="8"/>
        </w:numPr>
        <w:spacing w:after="120"/>
        <w:jc w:val="both"/>
        <w:rPr>
          <w:i/>
          <w:lang w:eastAsia="zh-CN"/>
        </w:rPr>
      </w:pPr>
      <w:r>
        <w:rPr>
          <w:i/>
          <w:lang w:eastAsia="zh-CN"/>
        </w:rPr>
        <w:t>T</w:t>
      </w:r>
      <w:r w:rsidR="00292A44" w:rsidRPr="00292A44">
        <w:rPr>
          <w:i/>
          <w:lang w:eastAsia="zh-CN"/>
        </w:rPr>
        <w:t xml:space="preserve">he capable UE can always assume that the mapping of unicast </w:t>
      </w:r>
      <w:r w:rsidR="00292A44">
        <w:rPr>
          <w:i/>
          <w:lang w:eastAsia="zh-CN"/>
        </w:rPr>
        <w:t>MPDCCH/</w:t>
      </w:r>
      <w:r w:rsidR="00292A44" w:rsidRPr="00292A44">
        <w:rPr>
          <w:i/>
          <w:lang w:eastAsia="zh-CN"/>
        </w:rPr>
        <w:t>PDSCH always starts from symbol#0 irrespective to SIB1-BR</w:t>
      </w:r>
      <w:r w:rsidR="004165EA">
        <w:rPr>
          <w:i/>
          <w:lang w:eastAsia="zh-CN"/>
        </w:rPr>
        <w:t xml:space="preserve"> upon receiving indication of use of LTE control region via SIB signaling</w:t>
      </w:r>
      <w:r w:rsidR="00292A44">
        <w:rPr>
          <w:i/>
          <w:lang w:eastAsia="zh-CN"/>
        </w:rPr>
        <w:t>.</w:t>
      </w:r>
    </w:p>
    <w:p w14:paraId="6E7416C2" w14:textId="77777777" w:rsidR="00292A44" w:rsidRDefault="00292A44" w:rsidP="003A0AE3">
      <w:pPr>
        <w:numPr>
          <w:ilvl w:val="2"/>
          <w:numId w:val="8"/>
        </w:numPr>
        <w:spacing w:after="120"/>
        <w:jc w:val="both"/>
        <w:rPr>
          <w:i/>
          <w:lang w:eastAsia="zh-CN"/>
        </w:rPr>
      </w:pPr>
      <w:r>
        <w:rPr>
          <w:i/>
          <w:lang w:eastAsia="zh-CN"/>
        </w:rPr>
        <w:t>Accordingly, the unicast MPDCCH may be rate-matched starting from symbol #0 of a subframe.</w:t>
      </w:r>
    </w:p>
    <w:p w14:paraId="6D82DF38" w14:textId="77777777" w:rsidR="00423777" w:rsidRDefault="00423777" w:rsidP="00153B24">
      <w:pPr>
        <w:tabs>
          <w:tab w:val="left" w:pos="-900"/>
          <w:tab w:val="left" w:pos="-300"/>
        </w:tabs>
        <w:spacing w:after="60"/>
        <w:rPr>
          <w:rFonts w:eastAsia="Malgun Gothic"/>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8947DB6"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A41DF4">
        <w:t>DL quality report in Msg3 for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A41DF4">
        <w:t xml:space="preserve">observations and </w:t>
      </w:r>
      <w:r w:rsidR="00406D9D">
        <w:t>proposals:</w:t>
      </w:r>
    </w:p>
    <w:p w14:paraId="687748C2" w14:textId="77777777" w:rsidR="00277302" w:rsidRPr="00572B1D" w:rsidRDefault="00277302" w:rsidP="00277302">
      <w:pPr>
        <w:pStyle w:val="Caption"/>
        <w:spacing w:before="0"/>
        <w:jc w:val="both"/>
      </w:pPr>
      <w:r>
        <w:t>Proposal 1:</w:t>
      </w:r>
    </w:p>
    <w:p w14:paraId="432F3296" w14:textId="77777777" w:rsidR="00277302" w:rsidRPr="00541435" w:rsidRDefault="00277302" w:rsidP="00277302">
      <w:pPr>
        <w:numPr>
          <w:ilvl w:val="0"/>
          <w:numId w:val="7"/>
        </w:numPr>
        <w:spacing w:after="120"/>
        <w:jc w:val="both"/>
        <w:rPr>
          <w:i/>
        </w:rPr>
      </w:pPr>
      <w:r w:rsidRPr="00772B11">
        <w:rPr>
          <w:i/>
        </w:rPr>
        <w:lastRenderedPageBreak/>
        <w:t>SIB1-BR can carry the indication of whether</w:t>
      </w:r>
      <w:r>
        <w:rPr>
          <w:i/>
        </w:rPr>
        <w:t xml:space="preserve"> the entire LTE DL control region is used for PDSCH carrying SIBx-BR with x&gt;1</w:t>
      </w:r>
      <w:r w:rsidRPr="00772B11">
        <w:rPr>
          <w:i/>
        </w:rPr>
        <w:t xml:space="preserve"> and/or MPDCCH and PDSCH associated with paging and random access procedures and unicast DL transmission</w:t>
      </w:r>
      <w:r>
        <w:rPr>
          <w:i/>
        </w:rPr>
        <w:t>.</w:t>
      </w:r>
    </w:p>
    <w:p w14:paraId="04B484DB" w14:textId="77777777" w:rsidR="00277302" w:rsidRPr="00994D09" w:rsidRDefault="00277302" w:rsidP="00277302">
      <w:pPr>
        <w:pStyle w:val="Caption"/>
        <w:spacing w:before="0"/>
        <w:jc w:val="both"/>
      </w:pPr>
      <w:r>
        <w:t>Proposal 2:</w:t>
      </w:r>
    </w:p>
    <w:p w14:paraId="1C59694D" w14:textId="77777777" w:rsidR="00277302" w:rsidRDefault="00277302" w:rsidP="00277302">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2D297B1A" w14:textId="77777777" w:rsidR="00277302" w:rsidRDefault="00277302" w:rsidP="00277302">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29570D7F" w14:textId="77777777" w:rsidR="00277302" w:rsidRDefault="00277302" w:rsidP="00277302">
      <w:pPr>
        <w:pStyle w:val="Caption"/>
        <w:spacing w:before="0"/>
        <w:jc w:val="both"/>
      </w:pPr>
      <w:r>
        <w:t>Proposal 3:</w:t>
      </w:r>
    </w:p>
    <w:p w14:paraId="0BAD95E2" w14:textId="77777777" w:rsidR="00277302" w:rsidRPr="00423777" w:rsidRDefault="00277302" w:rsidP="00277302">
      <w:pPr>
        <w:numPr>
          <w:ilvl w:val="0"/>
          <w:numId w:val="8"/>
        </w:numPr>
        <w:spacing w:after="120"/>
        <w:ind w:left="288" w:hanging="288"/>
        <w:jc w:val="both"/>
        <w:rPr>
          <w:i/>
          <w:lang w:eastAsia="zh-CN"/>
        </w:rPr>
      </w:pPr>
      <w:r w:rsidRPr="00423777">
        <w:rPr>
          <w:i/>
          <w:lang w:eastAsia="zh-CN"/>
        </w:rPr>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1D5BC34A" w14:textId="77777777" w:rsidR="00277302" w:rsidRPr="00B5014D" w:rsidRDefault="00277302" w:rsidP="00277302">
      <w:pPr>
        <w:numPr>
          <w:ilvl w:val="0"/>
          <w:numId w:val="8"/>
        </w:numPr>
        <w:spacing w:after="120"/>
        <w:ind w:left="288" w:hanging="288"/>
        <w:jc w:val="both"/>
        <w:rPr>
          <w:lang w:eastAsia="zh-CN"/>
        </w:rPr>
      </w:pPr>
      <w:r>
        <w:rPr>
          <w:i/>
          <w:lang w:val="en-GB" w:eastAsia="x-none"/>
        </w:rPr>
        <w:t>Starting OFDM symbol for mapping broadcast (common control) PDSCH is indicated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Pr="00147395">
        <w:rPr>
          <w:i/>
        </w:rPr>
        <w:t>.</w:t>
      </w:r>
    </w:p>
    <w:p w14:paraId="3371511F" w14:textId="77777777" w:rsidR="00277302" w:rsidRDefault="00277302" w:rsidP="00277302">
      <w:pPr>
        <w:pStyle w:val="Caption"/>
        <w:spacing w:before="0"/>
        <w:jc w:val="both"/>
      </w:pPr>
      <w:r>
        <w:t>Proposal 4:</w:t>
      </w:r>
    </w:p>
    <w:p w14:paraId="1D41E0A4" w14:textId="77777777" w:rsidR="00277302" w:rsidRPr="00423777" w:rsidRDefault="00277302" w:rsidP="00277302">
      <w:pPr>
        <w:numPr>
          <w:ilvl w:val="0"/>
          <w:numId w:val="8"/>
        </w:numPr>
        <w:spacing w:after="120"/>
        <w:ind w:left="288" w:hanging="288"/>
        <w:jc w:val="both"/>
        <w:rPr>
          <w:lang w:eastAsia="zh-CN"/>
        </w:rPr>
      </w:pPr>
      <w:r>
        <w:rPr>
          <w:i/>
          <w:lang w:val="en-GB" w:eastAsia="x-none"/>
        </w:rPr>
        <w:t>At least for broadcast (common control), the MPDCCH 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Pr="00147395">
        <w:rPr>
          <w:i/>
        </w:rPr>
        <w:t>.</w:t>
      </w:r>
    </w:p>
    <w:p w14:paraId="0353A6E8" w14:textId="77777777" w:rsidR="00277302" w:rsidRPr="00147395" w:rsidRDefault="00277302" w:rsidP="00277302">
      <w:pPr>
        <w:numPr>
          <w:ilvl w:val="0"/>
          <w:numId w:val="8"/>
        </w:numPr>
        <w:spacing w:after="120"/>
        <w:ind w:left="288" w:hanging="288"/>
        <w:jc w:val="both"/>
        <w:rPr>
          <w:lang w:eastAsia="zh-CN"/>
        </w:rPr>
      </w:pPr>
      <w:r>
        <w:rPr>
          <w:i/>
        </w:rPr>
        <w:t>At least for broadcast (common control) MPDCCH, the first one or two symbols of the MPDCCH (including MPDCCH DMRS) are copied on to the first one or two symbols of the subframe respectively.</w:t>
      </w:r>
    </w:p>
    <w:p w14:paraId="713702CA" w14:textId="77777777" w:rsidR="006775CB" w:rsidRDefault="006775CB" w:rsidP="006775CB">
      <w:pPr>
        <w:pStyle w:val="Caption"/>
        <w:spacing w:before="0"/>
        <w:jc w:val="both"/>
      </w:pPr>
      <w:r>
        <w:t>Proposal 5:</w:t>
      </w:r>
    </w:p>
    <w:p w14:paraId="05F6DD2E" w14:textId="77777777" w:rsidR="00B774F0" w:rsidRDefault="00B774F0" w:rsidP="00B774F0">
      <w:pPr>
        <w:numPr>
          <w:ilvl w:val="0"/>
          <w:numId w:val="8"/>
        </w:numPr>
        <w:spacing w:after="120"/>
        <w:ind w:left="288" w:hanging="288"/>
        <w:jc w:val="both"/>
        <w:rPr>
          <w:i/>
          <w:lang w:eastAsia="zh-CN"/>
        </w:rPr>
      </w:pPr>
      <w:r>
        <w:rPr>
          <w:i/>
          <w:lang w:eastAsia="zh-CN"/>
        </w:rPr>
        <w:t>For unicast MPDCCH/PDSCH:</w:t>
      </w:r>
    </w:p>
    <w:p w14:paraId="6A8FD38C" w14:textId="77777777" w:rsidR="00B774F0" w:rsidRDefault="00B774F0" w:rsidP="00B774F0">
      <w:pPr>
        <w:numPr>
          <w:ilvl w:val="1"/>
          <w:numId w:val="8"/>
        </w:numPr>
        <w:spacing w:after="120"/>
        <w:jc w:val="both"/>
        <w:rPr>
          <w:i/>
          <w:lang w:eastAsia="zh-CN"/>
        </w:rPr>
      </w:pPr>
      <w:r>
        <w:rPr>
          <w:i/>
          <w:lang w:eastAsia="zh-CN"/>
        </w:rPr>
        <w:t>T</w:t>
      </w:r>
      <w:r w:rsidRPr="00292A44">
        <w:rPr>
          <w:i/>
          <w:lang w:eastAsia="zh-CN"/>
        </w:rPr>
        <w:t xml:space="preserve">he capable UE can always assume that the mapping of unicast </w:t>
      </w:r>
      <w:r>
        <w:rPr>
          <w:i/>
          <w:lang w:eastAsia="zh-CN"/>
        </w:rPr>
        <w:t>MPDCCH/</w:t>
      </w:r>
      <w:r w:rsidRPr="00292A44">
        <w:rPr>
          <w:i/>
          <w:lang w:eastAsia="zh-CN"/>
        </w:rPr>
        <w:t>PDSCH always starts from symbol#0 irrespective to SIB1-BR</w:t>
      </w:r>
      <w:r>
        <w:rPr>
          <w:i/>
          <w:lang w:eastAsia="zh-CN"/>
        </w:rPr>
        <w:t xml:space="preserve"> upon receiving indication of use of LTE control region via SIB signaling.</w:t>
      </w:r>
    </w:p>
    <w:p w14:paraId="2AB397A6" w14:textId="77777777" w:rsidR="00B774F0" w:rsidRDefault="00B774F0" w:rsidP="00B774F0">
      <w:pPr>
        <w:numPr>
          <w:ilvl w:val="2"/>
          <w:numId w:val="8"/>
        </w:numPr>
        <w:spacing w:after="120"/>
        <w:jc w:val="both"/>
        <w:rPr>
          <w:i/>
          <w:lang w:eastAsia="zh-CN"/>
        </w:rPr>
      </w:pPr>
      <w:r>
        <w:rPr>
          <w:i/>
          <w:lang w:eastAsia="zh-CN"/>
        </w:rPr>
        <w:t>Accordingly, the unicast MPDCCH may be rate-matched starting from symbol #0 of a subframe.</w:t>
      </w:r>
    </w:p>
    <w:p w14:paraId="237C0B5C" w14:textId="77777777" w:rsidR="002E24FC" w:rsidRDefault="002E24FC" w:rsidP="002E24FC"/>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6DBF5E8" w14:textId="42956AE3" w:rsidR="00E13192" w:rsidRDefault="00E13192" w:rsidP="00E13192">
      <w:pPr>
        <w:widowControl w:val="0"/>
        <w:numPr>
          <w:ilvl w:val="0"/>
          <w:numId w:val="4"/>
        </w:numPr>
        <w:overflowPunct/>
        <w:autoSpaceDE/>
        <w:autoSpaceDN/>
        <w:adjustRightInd/>
        <w:spacing w:before="180" w:after="120"/>
        <w:jc w:val="both"/>
        <w:textAlignment w:val="auto"/>
        <w:rPr>
          <w:lang w:eastAsia="zh-CN"/>
        </w:rPr>
      </w:pPr>
      <w:bookmarkStart w:id="17" w:name="_Ref525899068"/>
      <w:r w:rsidRPr="00E13192">
        <w:rPr>
          <w:lang w:eastAsia="zh-CN"/>
        </w:rPr>
        <w:t>RAN1 Chairman’s Notes. 3GPP TSG RAN WG1 Meeting #94, Gothenburg, Sweden, August 20th-24th, 2018.</w:t>
      </w:r>
      <w:bookmarkEnd w:id="17"/>
    </w:p>
    <w:p w14:paraId="0BDC1E68" w14:textId="756576C3" w:rsidR="00C179A8" w:rsidRPr="003D37F9" w:rsidRDefault="00C179A8" w:rsidP="00C179A8">
      <w:pPr>
        <w:widowControl w:val="0"/>
        <w:numPr>
          <w:ilvl w:val="0"/>
          <w:numId w:val="4"/>
        </w:numPr>
        <w:overflowPunct/>
        <w:autoSpaceDE/>
        <w:autoSpaceDN/>
        <w:adjustRightInd/>
        <w:spacing w:before="180" w:after="120"/>
        <w:jc w:val="both"/>
        <w:textAlignment w:val="auto"/>
        <w:rPr>
          <w:lang w:eastAsia="zh-CN"/>
        </w:rPr>
      </w:pPr>
      <w:bookmarkStart w:id="18" w:name="_Ref528924208"/>
      <w:r w:rsidRPr="00E13192">
        <w:rPr>
          <w:lang w:eastAsia="zh-CN"/>
        </w:rPr>
        <w:t>RAN1 Chairman’s Notes. 3GPP TSG RAN WG1 Meeting #94</w:t>
      </w:r>
      <w:r>
        <w:rPr>
          <w:lang w:eastAsia="zh-CN"/>
        </w:rPr>
        <w:t>bis</w:t>
      </w:r>
      <w:r w:rsidRPr="00E13192">
        <w:rPr>
          <w:lang w:eastAsia="zh-CN"/>
        </w:rPr>
        <w:t xml:space="preserve">, </w:t>
      </w:r>
      <w:r>
        <w:rPr>
          <w:lang w:eastAsia="zh-CN"/>
        </w:rPr>
        <w:t>Chengdu</w:t>
      </w:r>
      <w:r w:rsidRPr="00E13192">
        <w:rPr>
          <w:lang w:eastAsia="zh-CN"/>
        </w:rPr>
        <w:t xml:space="preserve">, </w:t>
      </w:r>
      <w:r>
        <w:rPr>
          <w:lang w:eastAsia="zh-CN"/>
        </w:rPr>
        <w:t>China</w:t>
      </w:r>
      <w:r w:rsidRPr="00E13192">
        <w:rPr>
          <w:lang w:eastAsia="zh-CN"/>
        </w:rPr>
        <w:t xml:space="preserve">, </w:t>
      </w:r>
      <w:r>
        <w:rPr>
          <w:lang w:eastAsia="zh-CN"/>
        </w:rPr>
        <w:t>October 8</w:t>
      </w:r>
      <w:r w:rsidRPr="00E13192">
        <w:rPr>
          <w:lang w:eastAsia="zh-CN"/>
        </w:rPr>
        <w:t>th-</w:t>
      </w:r>
      <w:r>
        <w:rPr>
          <w:lang w:eastAsia="zh-CN"/>
        </w:rPr>
        <w:t>1</w:t>
      </w:r>
      <w:r w:rsidRPr="00E13192">
        <w:rPr>
          <w:lang w:eastAsia="zh-CN"/>
        </w:rPr>
        <w:t>2th, 2018.</w:t>
      </w:r>
      <w:bookmarkEnd w:id="18"/>
    </w:p>
    <w:p w14:paraId="33C446C7" w14:textId="77777777" w:rsidR="00C179A8" w:rsidRPr="003D37F9" w:rsidRDefault="00C179A8" w:rsidP="00581BAD">
      <w:pPr>
        <w:widowControl w:val="0"/>
        <w:overflowPunct/>
        <w:autoSpaceDE/>
        <w:autoSpaceDN/>
        <w:adjustRightInd/>
        <w:spacing w:before="180" w:after="120"/>
        <w:ind w:left="420"/>
        <w:jc w:val="both"/>
        <w:textAlignment w:val="auto"/>
        <w:rPr>
          <w:lang w:eastAsia="zh-CN"/>
        </w:rPr>
      </w:pPr>
    </w:p>
    <w:sectPr w:rsidR="00C179A8"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2A3AD" w14:textId="77777777" w:rsidR="002F7DD9" w:rsidRDefault="002F7DD9">
      <w:r>
        <w:separator/>
      </w:r>
    </w:p>
  </w:endnote>
  <w:endnote w:type="continuationSeparator" w:id="0">
    <w:p w14:paraId="4B231BA5" w14:textId="77777777" w:rsidR="002F7DD9" w:rsidRDefault="002F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423777" w:rsidRDefault="004237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423777" w:rsidRDefault="0042377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423777" w:rsidRDefault="004237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648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648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9036B" w14:textId="77777777" w:rsidR="002F7DD9" w:rsidRDefault="002F7DD9">
      <w:r>
        <w:separator/>
      </w:r>
    </w:p>
  </w:footnote>
  <w:footnote w:type="continuationSeparator" w:id="0">
    <w:p w14:paraId="52F9FDC9" w14:textId="77777777" w:rsidR="002F7DD9" w:rsidRDefault="002F7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423777" w:rsidRDefault="00423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6"/>
  </w:num>
  <w:num w:numId="9">
    <w:abstractNumId w:val="5"/>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2C0"/>
    <w:rsid w:val="000255A1"/>
    <w:rsid w:val="000256AE"/>
    <w:rsid w:val="000257A3"/>
    <w:rsid w:val="000258DD"/>
    <w:rsid w:val="0002591B"/>
    <w:rsid w:val="00025AFC"/>
    <w:rsid w:val="00025D9D"/>
    <w:rsid w:val="0002604A"/>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680"/>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58"/>
    <w:rsid w:val="000D5AB0"/>
    <w:rsid w:val="000D5AD1"/>
    <w:rsid w:val="000D5BC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89B"/>
    <w:rsid w:val="00142E42"/>
    <w:rsid w:val="00142F25"/>
    <w:rsid w:val="001433C9"/>
    <w:rsid w:val="0014371C"/>
    <w:rsid w:val="00143E78"/>
    <w:rsid w:val="00143FFE"/>
    <w:rsid w:val="00144491"/>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8BD"/>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52B"/>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3FE4"/>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49D"/>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302"/>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912"/>
    <w:rsid w:val="00290BFC"/>
    <w:rsid w:val="002913D7"/>
    <w:rsid w:val="002914FA"/>
    <w:rsid w:val="0029178F"/>
    <w:rsid w:val="00291B01"/>
    <w:rsid w:val="00292040"/>
    <w:rsid w:val="002926F0"/>
    <w:rsid w:val="00292A44"/>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6C3"/>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DDA"/>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DD9"/>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346"/>
    <w:rsid w:val="003547A0"/>
    <w:rsid w:val="00354F48"/>
    <w:rsid w:val="0035507C"/>
    <w:rsid w:val="003552C6"/>
    <w:rsid w:val="00355A83"/>
    <w:rsid w:val="00355F9D"/>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DF5"/>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0D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0AE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A8D"/>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4EDF"/>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5E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64B"/>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74B"/>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CD"/>
    <w:rsid w:val="004F26D7"/>
    <w:rsid w:val="004F2826"/>
    <w:rsid w:val="004F2AA6"/>
    <w:rsid w:val="004F2B9C"/>
    <w:rsid w:val="004F2CCE"/>
    <w:rsid w:val="004F2D47"/>
    <w:rsid w:val="004F314C"/>
    <w:rsid w:val="004F33A9"/>
    <w:rsid w:val="004F359A"/>
    <w:rsid w:val="004F35E1"/>
    <w:rsid w:val="004F3639"/>
    <w:rsid w:val="004F38EF"/>
    <w:rsid w:val="004F3C9B"/>
    <w:rsid w:val="004F3DD1"/>
    <w:rsid w:val="004F3E3B"/>
    <w:rsid w:val="004F40F1"/>
    <w:rsid w:val="004F4760"/>
    <w:rsid w:val="004F4E11"/>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C04"/>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AD"/>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0FD6"/>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854"/>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1B"/>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A34"/>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611"/>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5CB"/>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E59"/>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199"/>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4E6F"/>
    <w:rsid w:val="00705353"/>
    <w:rsid w:val="00705584"/>
    <w:rsid w:val="0070576F"/>
    <w:rsid w:val="007057BD"/>
    <w:rsid w:val="00705812"/>
    <w:rsid w:val="00705E96"/>
    <w:rsid w:val="0070612B"/>
    <w:rsid w:val="007062E8"/>
    <w:rsid w:val="00706AB3"/>
    <w:rsid w:val="00706C3D"/>
    <w:rsid w:val="00706E08"/>
    <w:rsid w:val="00706EA0"/>
    <w:rsid w:val="00706F12"/>
    <w:rsid w:val="00707059"/>
    <w:rsid w:val="0070711F"/>
    <w:rsid w:val="0070743B"/>
    <w:rsid w:val="00707702"/>
    <w:rsid w:val="00707703"/>
    <w:rsid w:val="00707D5F"/>
    <w:rsid w:val="0071001A"/>
    <w:rsid w:val="007101EE"/>
    <w:rsid w:val="007104A9"/>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3AB"/>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63"/>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8ED"/>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5EC0"/>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58F"/>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80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310"/>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A38"/>
    <w:rsid w:val="008E7DB3"/>
    <w:rsid w:val="008F01AB"/>
    <w:rsid w:val="008F0460"/>
    <w:rsid w:val="008F05F4"/>
    <w:rsid w:val="008F0CEA"/>
    <w:rsid w:val="008F0D27"/>
    <w:rsid w:val="008F1A4E"/>
    <w:rsid w:val="008F1CF8"/>
    <w:rsid w:val="008F2201"/>
    <w:rsid w:val="008F2387"/>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312"/>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CA8"/>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3DEA"/>
    <w:rsid w:val="009441CA"/>
    <w:rsid w:val="00944202"/>
    <w:rsid w:val="0094427E"/>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2E"/>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168"/>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63"/>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2C0"/>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3E88"/>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400"/>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D7A"/>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AA"/>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14D"/>
    <w:rsid w:val="00B502A3"/>
    <w:rsid w:val="00B504F7"/>
    <w:rsid w:val="00B511A4"/>
    <w:rsid w:val="00B51420"/>
    <w:rsid w:val="00B51526"/>
    <w:rsid w:val="00B51A40"/>
    <w:rsid w:val="00B51B9E"/>
    <w:rsid w:val="00B51C94"/>
    <w:rsid w:val="00B52559"/>
    <w:rsid w:val="00B52646"/>
    <w:rsid w:val="00B52964"/>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4F0"/>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9A8"/>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09"/>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957"/>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48F"/>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4FA"/>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5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2DA"/>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192"/>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0"/>
    <w:rsid w:val="00E52CCE"/>
    <w:rsid w:val="00E52F76"/>
    <w:rsid w:val="00E5315C"/>
    <w:rsid w:val="00E53420"/>
    <w:rsid w:val="00E53589"/>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4E2"/>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C9F"/>
    <w:rsid w:val="00EF34CD"/>
    <w:rsid w:val="00EF3A28"/>
    <w:rsid w:val="00EF3A3D"/>
    <w:rsid w:val="00EF3A4A"/>
    <w:rsid w:val="00EF3BCA"/>
    <w:rsid w:val="00EF3D0D"/>
    <w:rsid w:val="00EF3D43"/>
    <w:rsid w:val="00EF445A"/>
    <w:rsid w:val="00EF447D"/>
    <w:rsid w:val="00EF44FE"/>
    <w:rsid w:val="00EF493B"/>
    <w:rsid w:val="00EF4B6C"/>
    <w:rsid w:val="00EF4E16"/>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94F"/>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B0A"/>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476"/>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784"/>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E82"/>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3B1"/>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32A"/>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283835">
      <w:bodyDiv w:val="1"/>
      <w:marLeft w:val="0"/>
      <w:marRight w:val="0"/>
      <w:marTop w:val="0"/>
      <w:marBottom w:val="0"/>
      <w:divBdr>
        <w:top w:val="none" w:sz="0" w:space="0" w:color="auto"/>
        <w:left w:val="none" w:sz="0" w:space="0" w:color="auto"/>
        <w:bottom w:val="none" w:sz="0" w:space="0" w:color="auto"/>
        <w:right w:val="none" w:sz="0" w:space="0" w:color="auto"/>
      </w:divBdr>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98548-003D-4167-A178-8EACB2737534}">
  <ds:schemaRefs>
    <ds:schemaRef ds:uri="http://schemas.microsoft.com/sharepoint/v3/contenttype/forms"/>
  </ds:schemaRefs>
</ds:datastoreItem>
</file>

<file path=customXml/itemProps2.xml><?xml version="1.0" encoding="utf-8"?>
<ds:datastoreItem xmlns:ds="http://schemas.openxmlformats.org/officeDocument/2006/customXml" ds:itemID="{271421D7-F6B2-4FF3-B947-3F527FB20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A705AC-FF06-48A9-8E7A-8B35D6A9F465}">
  <ds:schemaRefs>
    <ds:schemaRef ds:uri="http://schemas.openxmlformats.org/officeDocument/2006/bibliography"/>
  </ds:schemaRefs>
</ds:datastoreItem>
</file>

<file path=customXml/itemProps6.xml><?xml version="1.0" encoding="utf-8"?>
<ds:datastoreItem xmlns:ds="http://schemas.openxmlformats.org/officeDocument/2006/customXml" ds:itemID="{AAD536E4-B02D-46A5-B8B1-A6B038C0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2018-11-03T05:49:00Z</dcterms:created>
  <dcterms:modified xsi:type="dcterms:W3CDTF">2018-11-03T05:49:00Z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2018-11-02 15:29:38Z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